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BD0EE" w14:textId="5F283B5A" w:rsidR="00854B62" w:rsidRDefault="00854B62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579D9D8" w14:textId="50A2B07D" w:rsidR="00215726" w:rsidRDefault="0021572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C598554" w14:textId="77777777" w:rsidR="00215726" w:rsidRPr="002B4274" w:rsidRDefault="00215726">
      <w:pPr>
        <w:pStyle w:val="a3"/>
        <w:rPr>
          <w:rStyle w:val="StyleComplexNazanin"/>
          <w:rFonts w:asciiTheme="majorBidi" w:hAnsiTheme="majorBidi" w:cs="B Nazanin" w:hint="cs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54B62" w:rsidRPr="002B4274" w14:paraId="760CBAB1" w14:textId="77777777" w:rsidTr="00E778D0">
        <w:trPr>
          <w:cantSplit/>
        </w:trPr>
        <w:tc>
          <w:tcPr>
            <w:tcW w:w="794" w:type="dxa"/>
            <w:shd w:val="clear" w:color="auto" w:fill="auto"/>
          </w:tcPr>
          <w:p w14:paraId="09BB454F" w14:textId="77777777" w:rsidR="00854B62" w:rsidRPr="00B46231" w:rsidRDefault="00854B6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sz w:val="22"/>
                <w:szCs w:val="22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5E8B23" w14:textId="12A70ACE" w:rsidR="00854B62" w:rsidRPr="00B46231" w:rsidRDefault="002B4274">
            <w:pPr>
              <w:pStyle w:val="a3"/>
              <w:rPr>
                <w:rStyle w:val="StyleComplexNazanin"/>
                <w:rFonts w:asciiTheme="majorBidi" w:hAnsiTheme="majorBidi" w:cs="B Nazanin"/>
                <w:b/>
                <w:bCs w:val="0"/>
                <w:sz w:val="22"/>
                <w:szCs w:val="22"/>
                <w:rtl/>
                <w:lang w:bidi="fa-IR"/>
              </w:rPr>
            </w:pPr>
            <w:r w:rsidRPr="00B46231">
              <w:rPr>
                <w:rFonts w:ascii="Calibri" w:hAnsi="Calibri" w:cs="B Nazanin" w:hint="cs"/>
                <w:b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="00E778D0" w:rsidRPr="00B46231">
              <w:rPr>
                <w:rStyle w:val="StyleComplexNazanin"/>
                <w:rFonts w:asciiTheme="majorBidi" w:hAnsiTheme="majorBidi" w:cs="B Nazanin" w:hint="cs"/>
                <w:b/>
                <w:bCs w:val="0"/>
                <w:sz w:val="22"/>
                <w:szCs w:val="22"/>
                <w:rtl/>
                <w:lang w:bidi="fa-IR"/>
              </w:rPr>
              <w:t xml:space="preserve"> </w:t>
            </w:r>
            <w:r w:rsidR="00A42DD6" w:rsidRPr="00B46231">
              <w:rPr>
                <w:rStyle w:val="StyleComplexNazanin"/>
                <w:rFonts w:asciiTheme="majorBidi" w:hAnsiTheme="majorBidi" w:cs="B Nazanin" w:hint="cs"/>
                <w:b/>
                <w:bCs w:val="0"/>
                <w:sz w:val="22"/>
                <w:szCs w:val="22"/>
                <w:rtl/>
                <w:lang w:bidi="fa-IR"/>
              </w:rPr>
              <w:t>نحوه استفاده از تجهیزات سمپاشی</w:t>
            </w:r>
          </w:p>
        </w:tc>
      </w:tr>
      <w:tr w:rsidR="00162641" w:rsidRPr="002B4274" w14:paraId="1E096DC5" w14:textId="77777777" w:rsidTr="00B46231">
        <w:trPr>
          <w:cantSplit/>
        </w:trPr>
        <w:tc>
          <w:tcPr>
            <w:tcW w:w="794" w:type="dxa"/>
          </w:tcPr>
          <w:p w14:paraId="56CBD6AA" w14:textId="0B54DF9E" w:rsidR="00162641" w:rsidRPr="002B4274" w:rsidRDefault="00162641" w:rsidP="009525C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7C6FEEEE" w14:textId="77777777" w:rsidR="00162641" w:rsidRPr="002B4274" w:rsidRDefault="00162641" w:rsidP="009525C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556CD28" w14:textId="260DE43D" w:rsidR="00162641" w:rsidRPr="002B4274" w:rsidRDefault="00162641" w:rsidP="009525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اول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ن</w:t>
            </w:r>
            <w:r w:rsidRPr="002B4274">
              <w:rPr>
                <w:rFonts w:cs="B Nazanin"/>
                <w:sz w:val="22"/>
                <w:rtl/>
                <w:lang w:bidi="ar-SA"/>
              </w:rPr>
              <w:t xml:space="preserve"> آفت‌کش شناخته شده کدام ماده بود؟</w:t>
            </w:r>
          </w:p>
        </w:tc>
      </w:tr>
      <w:tr w:rsidR="009525CA" w:rsidRPr="002B4274" w14:paraId="4B79A411" w14:textId="77777777" w:rsidTr="00E778D0">
        <w:trPr>
          <w:cantSplit/>
        </w:trPr>
        <w:tc>
          <w:tcPr>
            <w:tcW w:w="794" w:type="dxa"/>
          </w:tcPr>
          <w:p w14:paraId="1D796ECB" w14:textId="77777777" w:rsidR="009525CA" w:rsidRPr="002B4274" w:rsidRDefault="009525CA" w:rsidP="009525C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9C14EC" w14:textId="77777777" w:rsidR="009525CA" w:rsidRPr="002B4274" w:rsidRDefault="009525CA" w:rsidP="009525C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CDB7DE6" w14:textId="4CB565D3" w:rsidR="009525CA" w:rsidRPr="002B4274" w:rsidRDefault="009525CA" w:rsidP="009525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  <w:lang w:bidi="ar-SA"/>
              </w:rPr>
              <w:t>الف</w:t>
            </w:r>
            <w:r w:rsidRPr="002B4274">
              <w:rPr>
                <w:rFonts w:cs="B Nazanin"/>
                <w:sz w:val="22"/>
                <w:rtl/>
                <w:lang w:bidi="ar-SA"/>
              </w:rPr>
              <w:t>) آرسن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ک</w:t>
            </w:r>
          </w:p>
        </w:tc>
      </w:tr>
      <w:tr w:rsidR="009525CA" w:rsidRPr="002B4274" w14:paraId="78996A31" w14:textId="77777777" w:rsidTr="00E778D0">
        <w:trPr>
          <w:cantSplit/>
        </w:trPr>
        <w:tc>
          <w:tcPr>
            <w:tcW w:w="794" w:type="dxa"/>
          </w:tcPr>
          <w:p w14:paraId="1497ECE8" w14:textId="77777777" w:rsidR="009525CA" w:rsidRPr="002B4274" w:rsidRDefault="009525CA" w:rsidP="009525C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36833C2" w14:textId="77777777" w:rsidR="009525CA" w:rsidRPr="002B4274" w:rsidRDefault="009525CA" w:rsidP="009525C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F966B25" w14:textId="6610310F" w:rsidR="009525CA" w:rsidRPr="002B4274" w:rsidRDefault="009525CA" w:rsidP="009525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ب) گوگرد</w:t>
            </w:r>
          </w:p>
        </w:tc>
      </w:tr>
      <w:tr w:rsidR="009525CA" w:rsidRPr="002B4274" w14:paraId="386A7049" w14:textId="77777777" w:rsidTr="00E778D0">
        <w:trPr>
          <w:cantSplit/>
        </w:trPr>
        <w:tc>
          <w:tcPr>
            <w:tcW w:w="794" w:type="dxa"/>
          </w:tcPr>
          <w:p w14:paraId="308BCE77" w14:textId="77777777" w:rsidR="009525CA" w:rsidRPr="002B4274" w:rsidRDefault="009525CA" w:rsidP="009525C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E7C7E06" w14:textId="77777777" w:rsidR="009525CA" w:rsidRPr="002B4274" w:rsidRDefault="009525CA" w:rsidP="009525C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8FBA15F" w14:textId="1636EB63" w:rsidR="009525CA" w:rsidRPr="002B4274" w:rsidRDefault="009525CA" w:rsidP="009525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ج) ن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کوت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ن</w:t>
            </w:r>
          </w:p>
        </w:tc>
      </w:tr>
      <w:tr w:rsidR="009525CA" w:rsidRPr="002B4274" w14:paraId="7AD6187B" w14:textId="77777777" w:rsidTr="00E778D0">
        <w:trPr>
          <w:cantSplit/>
        </w:trPr>
        <w:tc>
          <w:tcPr>
            <w:tcW w:w="794" w:type="dxa"/>
          </w:tcPr>
          <w:p w14:paraId="666271E4" w14:textId="77777777" w:rsidR="009525CA" w:rsidRPr="002B4274" w:rsidRDefault="009525CA" w:rsidP="009525C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B81BB5" w14:textId="77777777" w:rsidR="009525CA" w:rsidRPr="002B4274" w:rsidRDefault="009525CA" w:rsidP="009525C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70BCD76" w14:textId="53F0EDC2" w:rsidR="009525CA" w:rsidRPr="002B4274" w:rsidRDefault="009525CA" w:rsidP="009525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د) ددت</w:t>
            </w:r>
          </w:p>
        </w:tc>
      </w:tr>
      <w:tr w:rsidR="009525CA" w:rsidRPr="002B4274" w14:paraId="3C84A985" w14:textId="77777777" w:rsidTr="00E778D0">
        <w:trPr>
          <w:cantSplit/>
        </w:trPr>
        <w:tc>
          <w:tcPr>
            <w:tcW w:w="794" w:type="dxa"/>
          </w:tcPr>
          <w:p w14:paraId="0276271D" w14:textId="77777777" w:rsidR="009525CA" w:rsidRPr="00B46231" w:rsidRDefault="009525CA" w:rsidP="009525C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B4623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C743E7" w14:textId="306CF506" w:rsidR="009525CA" w:rsidRPr="00B46231" w:rsidRDefault="009525CA" w:rsidP="009525C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B4623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A89F981" w14:textId="27DFE4A6" w:rsidR="00854B62" w:rsidRDefault="00854B62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3536FCC" w14:textId="77777777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0681212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758E2" w:rsidRPr="002B4274" w14:paraId="0A38C6BC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0F731A4C" w14:textId="77777777" w:rsidR="008758E2" w:rsidRPr="002B4274" w:rsidRDefault="008758E2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C49945" w14:textId="77777777" w:rsidR="008758E2" w:rsidRPr="00B46231" w:rsidRDefault="008758E2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B46231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B46231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66579E" w:rsidRPr="002B4274" w14:paraId="0D566CC3" w14:textId="77777777" w:rsidTr="00B46231">
        <w:trPr>
          <w:cantSplit/>
        </w:trPr>
        <w:tc>
          <w:tcPr>
            <w:tcW w:w="794" w:type="dxa"/>
          </w:tcPr>
          <w:p w14:paraId="3F2CC588" w14:textId="0CDE2927" w:rsidR="0066579E" w:rsidRPr="002B4274" w:rsidRDefault="0066579E" w:rsidP="001F6A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69C147D" w14:textId="77777777" w:rsidR="0066579E" w:rsidRPr="002B4274" w:rsidRDefault="0066579E" w:rsidP="001F6A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A377A2B" w14:textId="143D7F9A" w:rsidR="0066579E" w:rsidRPr="002B4274" w:rsidRDefault="0066579E" w:rsidP="001F6A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استفاده از عصاره گ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اهان</w:t>
            </w:r>
            <w:r w:rsidRPr="002B4274">
              <w:rPr>
                <w:rFonts w:cs="B Nazanin"/>
                <w:sz w:val="22"/>
                <w:rtl/>
                <w:lang w:bidi="ar-SA"/>
              </w:rPr>
              <w:t xml:space="preserve"> به عنوان آفت‌کش تا حدود </w:t>
            </w:r>
            <w:r w:rsidRPr="002B4274">
              <w:rPr>
                <w:rFonts w:cs="B Nazanin"/>
                <w:sz w:val="22"/>
                <w:rtl/>
              </w:rPr>
              <w:t>۴۰۰۰</w:t>
            </w:r>
            <w:r w:rsidRPr="002B4274">
              <w:rPr>
                <w:rFonts w:cs="B Nazanin"/>
                <w:sz w:val="22"/>
                <w:rtl/>
                <w:lang w:bidi="ar-SA"/>
              </w:rPr>
              <w:t xml:space="preserve"> سال قدمت در کدام کتاب مذهب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/>
                <w:sz w:val="22"/>
                <w:rtl/>
                <w:lang w:bidi="ar-SA"/>
              </w:rPr>
              <w:t xml:space="preserve"> آورده شده است؟</w:t>
            </w:r>
          </w:p>
        </w:tc>
      </w:tr>
      <w:tr w:rsidR="001F6A74" w:rsidRPr="002B4274" w14:paraId="02C28031" w14:textId="77777777" w:rsidTr="002B4274">
        <w:trPr>
          <w:cantSplit/>
        </w:trPr>
        <w:tc>
          <w:tcPr>
            <w:tcW w:w="794" w:type="dxa"/>
          </w:tcPr>
          <w:p w14:paraId="47971D9A" w14:textId="77777777" w:rsidR="001F6A74" w:rsidRPr="002B4274" w:rsidRDefault="001F6A74" w:rsidP="001F6A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576F98" w14:textId="77777777" w:rsidR="001F6A74" w:rsidRPr="002B4274" w:rsidRDefault="001F6A74" w:rsidP="001F6A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460DB1C" w14:textId="6EDC6E20" w:rsidR="001F6A74" w:rsidRPr="002B4274" w:rsidRDefault="001F6A74" w:rsidP="001F6A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  <w:lang w:bidi="ar-SA"/>
              </w:rPr>
              <w:t>الف</w:t>
            </w:r>
            <w:r w:rsidRPr="002B4274">
              <w:rPr>
                <w:rFonts w:cs="B Nazanin"/>
                <w:sz w:val="22"/>
                <w:rtl/>
                <w:lang w:bidi="ar-SA"/>
              </w:rPr>
              <w:t>) اوستا</w:t>
            </w:r>
          </w:p>
        </w:tc>
      </w:tr>
      <w:tr w:rsidR="001F6A74" w:rsidRPr="002B4274" w14:paraId="15F85B59" w14:textId="77777777" w:rsidTr="002B4274">
        <w:trPr>
          <w:cantSplit/>
        </w:trPr>
        <w:tc>
          <w:tcPr>
            <w:tcW w:w="794" w:type="dxa"/>
          </w:tcPr>
          <w:p w14:paraId="7ABC820F" w14:textId="77777777" w:rsidR="001F6A74" w:rsidRPr="002B4274" w:rsidRDefault="001F6A74" w:rsidP="001F6A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CD66460" w14:textId="77777777" w:rsidR="001F6A74" w:rsidRPr="002B4274" w:rsidRDefault="001F6A74" w:rsidP="001F6A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7D58912" w14:textId="1979A98E" w:rsidR="001F6A74" w:rsidRPr="002B4274" w:rsidRDefault="001F6A74" w:rsidP="001F6A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ب) تورات</w:t>
            </w:r>
          </w:p>
        </w:tc>
      </w:tr>
      <w:tr w:rsidR="001F6A74" w:rsidRPr="002B4274" w14:paraId="5F0269B5" w14:textId="77777777" w:rsidTr="002B4274">
        <w:trPr>
          <w:cantSplit/>
        </w:trPr>
        <w:tc>
          <w:tcPr>
            <w:tcW w:w="794" w:type="dxa"/>
          </w:tcPr>
          <w:p w14:paraId="73D516B5" w14:textId="77777777" w:rsidR="001F6A74" w:rsidRPr="002B4274" w:rsidRDefault="001F6A74" w:rsidP="001F6A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0D5127E" w14:textId="77777777" w:rsidR="001F6A74" w:rsidRPr="002B4274" w:rsidRDefault="001F6A74" w:rsidP="001F6A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933459D" w14:textId="6B6A5DA9" w:rsidR="001F6A74" w:rsidRPr="002B4274" w:rsidRDefault="001F6A74" w:rsidP="001F6A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ج) ر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گ</w:t>
            </w:r>
            <w:r w:rsidRPr="002B4274">
              <w:rPr>
                <w:rFonts w:cs="B Nazanin"/>
                <w:sz w:val="22"/>
                <w:rtl/>
                <w:lang w:bidi="ar-SA"/>
              </w:rPr>
              <w:t xml:space="preserve"> ودا</w:t>
            </w:r>
          </w:p>
        </w:tc>
      </w:tr>
      <w:tr w:rsidR="001F6A74" w:rsidRPr="002B4274" w14:paraId="06A8B35B" w14:textId="77777777" w:rsidTr="002B4274">
        <w:trPr>
          <w:cantSplit/>
        </w:trPr>
        <w:tc>
          <w:tcPr>
            <w:tcW w:w="794" w:type="dxa"/>
          </w:tcPr>
          <w:p w14:paraId="7A9E1E24" w14:textId="77777777" w:rsidR="001F6A74" w:rsidRPr="002B4274" w:rsidRDefault="001F6A74" w:rsidP="001F6A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EF73FAB" w14:textId="77777777" w:rsidR="001F6A74" w:rsidRPr="002B4274" w:rsidRDefault="001F6A74" w:rsidP="001F6A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E524EE1" w14:textId="6A981B9F" w:rsidR="001F6A74" w:rsidRPr="002B4274" w:rsidRDefault="001F6A74" w:rsidP="001F6A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  <w:lang w:bidi="ar-SA"/>
              </w:rPr>
              <w:t>د) انج</w:t>
            </w:r>
            <w:r w:rsidRPr="002B4274">
              <w:rPr>
                <w:rFonts w:cs="B Nazanin" w:hint="cs"/>
                <w:sz w:val="22"/>
                <w:rtl/>
                <w:lang w:bidi="ar-SA"/>
              </w:rPr>
              <w:t>ی</w:t>
            </w:r>
            <w:r w:rsidRPr="002B4274">
              <w:rPr>
                <w:rFonts w:cs="B Nazanin" w:hint="eastAsia"/>
                <w:sz w:val="22"/>
                <w:rtl/>
                <w:lang w:bidi="ar-SA"/>
              </w:rPr>
              <w:t>ل</w:t>
            </w:r>
            <w:r w:rsidRPr="002B4274">
              <w:rPr>
                <w:rFonts w:cs="B Nazanin"/>
                <w:sz w:val="22"/>
                <w:rtl/>
                <w:lang w:bidi="ar-SA"/>
              </w:rPr>
              <w:tab/>
            </w:r>
            <w:r w:rsidRPr="002B4274">
              <w:rPr>
                <w:rFonts w:cs="B Nazanin"/>
                <w:sz w:val="22"/>
                <w:rtl/>
                <w:lang w:bidi="ar-SA"/>
              </w:rPr>
              <w:tab/>
            </w:r>
          </w:p>
        </w:tc>
      </w:tr>
      <w:tr w:rsidR="001F6A74" w:rsidRPr="002B4274" w14:paraId="409B042A" w14:textId="77777777" w:rsidTr="002B4274">
        <w:trPr>
          <w:cantSplit/>
        </w:trPr>
        <w:tc>
          <w:tcPr>
            <w:tcW w:w="794" w:type="dxa"/>
          </w:tcPr>
          <w:p w14:paraId="10F56495" w14:textId="77777777" w:rsidR="001F6A74" w:rsidRPr="00B46231" w:rsidRDefault="001F6A74" w:rsidP="001F6A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B4623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205649" w14:textId="77777777" w:rsidR="001F6A74" w:rsidRPr="00B46231" w:rsidRDefault="001F6A74" w:rsidP="001F6A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B4623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E88C178" w14:textId="669E3E5F" w:rsidR="008758E2" w:rsidRDefault="008758E2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FCBA976" w14:textId="77777777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D4409C2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758E2" w:rsidRPr="002B4274" w14:paraId="3B2F9F6B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32DEBA0B" w14:textId="77777777" w:rsidR="008758E2" w:rsidRPr="002B4274" w:rsidRDefault="008758E2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940925" w14:textId="77777777" w:rsidR="008758E2" w:rsidRPr="00B46231" w:rsidRDefault="008758E2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B46231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B46231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B46231" w:rsidRPr="002B4274" w14:paraId="2C907419" w14:textId="77777777" w:rsidTr="00B46231">
        <w:trPr>
          <w:cantSplit/>
        </w:trPr>
        <w:tc>
          <w:tcPr>
            <w:tcW w:w="794" w:type="dxa"/>
          </w:tcPr>
          <w:p w14:paraId="2D039095" w14:textId="138D2377" w:rsidR="00B46231" w:rsidRPr="002B4274" w:rsidRDefault="00B46231" w:rsidP="00D3112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374D52A8" w14:textId="77777777" w:rsidR="00B46231" w:rsidRPr="002B4274" w:rsidRDefault="00B46231" w:rsidP="00D3112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BA74F0E" w14:textId="09ECC7FE" w:rsidR="00B46231" w:rsidRPr="002B4274" w:rsidRDefault="00B46231" w:rsidP="00D311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کشف ددت سرآغاز معرف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آفت‌کش‌ها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جد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 xml:space="preserve"> در کدام دهه 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لاد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بود؟</w:t>
            </w:r>
          </w:p>
        </w:tc>
      </w:tr>
      <w:tr w:rsidR="00D31122" w:rsidRPr="002B4274" w14:paraId="697EABCD" w14:textId="77777777" w:rsidTr="002B4274">
        <w:trPr>
          <w:cantSplit/>
        </w:trPr>
        <w:tc>
          <w:tcPr>
            <w:tcW w:w="794" w:type="dxa"/>
          </w:tcPr>
          <w:p w14:paraId="3CC2BCC6" w14:textId="77777777" w:rsidR="00D31122" w:rsidRPr="002B4274" w:rsidRDefault="00D31122" w:rsidP="00D3112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5D0BBAB" w14:textId="77777777" w:rsidR="00D31122" w:rsidRPr="002B4274" w:rsidRDefault="00D31122" w:rsidP="00D311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3BC4A65" w14:textId="6897A814" w:rsidR="00D31122" w:rsidRPr="002B4274" w:rsidRDefault="00D31122" w:rsidP="00D311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۱۹۲۰</w:t>
            </w:r>
          </w:p>
        </w:tc>
      </w:tr>
      <w:tr w:rsidR="00D31122" w:rsidRPr="002B4274" w14:paraId="1A1726EC" w14:textId="77777777" w:rsidTr="002B4274">
        <w:trPr>
          <w:cantSplit/>
        </w:trPr>
        <w:tc>
          <w:tcPr>
            <w:tcW w:w="794" w:type="dxa"/>
          </w:tcPr>
          <w:p w14:paraId="3B91D0A2" w14:textId="77777777" w:rsidR="00D31122" w:rsidRPr="002B4274" w:rsidRDefault="00D31122" w:rsidP="00D3112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3FDA5AD" w14:textId="77777777" w:rsidR="00D31122" w:rsidRPr="002B4274" w:rsidRDefault="00D31122" w:rsidP="00D311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4C9BAFD" w14:textId="1D17FBC8" w:rsidR="00D31122" w:rsidRPr="002B4274" w:rsidRDefault="00D31122" w:rsidP="00D311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۱۹۴۰</w:t>
            </w:r>
          </w:p>
        </w:tc>
      </w:tr>
      <w:tr w:rsidR="00D31122" w:rsidRPr="002B4274" w14:paraId="3A33C2D4" w14:textId="77777777" w:rsidTr="002B4274">
        <w:trPr>
          <w:cantSplit/>
        </w:trPr>
        <w:tc>
          <w:tcPr>
            <w:tcW w:w="794" w:type="dxa"/>
          </w:tcPr>
          <w:p w14:paraId="053CE941" w14:textId="77777777" w:rsidR="00D31122" w:rsidRPr="002B4274" w:rsidRDefault="00D31122" w:rsidP="00D3112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CCD1AF6" w14:textId="77777777" w:rsidR="00D31122" w:rsidRPr="002B4274" w:rsidRDefault="00D31122" w:rsidP="00D311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390199F" w14:textId="3C22EC71" w:rsidR="00D31122" w:rsidRPr="002B4274" w:rsidRDefault="00D31122" w:rsidP="00D311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۱۹۶۰</w:t>
            </w:r>
          </w:p>
        </w:tc>
      </w:tr>
      <w:tr w:rsidR="00D31122" w:rsidRPr="002B4274" w14:paraId="1C04AA89" w14:textId="77777777" w:rsidTr="002B4274">
        <w:trPr>
          <w:cantSplit/>
        </w:trPr>
        <w:tc>
          <w:tcPr>
            <w:tcW w:w="794" w:type="dxa"/>
          </w:tcPr>
          <w:p w14:paraId="6EC5FF3A" w14:textId="77777777" w:rsidR="00D31122" w:rsidRPr="002B4274" w:rsidRDefault="00D31122" w:rsidP="00D3112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DD4776" w14:textId="77777777" w:rsidR="00D31122" w:rsidRPr="002B4274" w:rsidRDefault="00D31122" w:rsidP="00D311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00B4938" w14:textId="22D57B27" w:rsidR="00D31122" w:rsidRPr="002B4274" w:rsidRDefault="00D31122" w:rsidP="00D311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۱۹۸۰</w:t>
            </w:r>
          </w:p>
        </w:tc>
      </w:tr>
      <w:tr w:rsidR="00D31122" w:rsidRPr="002B4274" w14:paraId="716BB0CE" w14:textId="77777777" w:rsidTr="002B4274">
        <w:trPr>
          <w:cantSplit/>
        </w:trPr>
        <w:tc>
          <w:tcPr>
            <w:tcW w:w="794" w:type="dxa"/>
          </w:tcPr>
          <w:p w14:paraId="7A0EFE4B" w14:textId="77777777" w:rsidR="00D31122" w:rsidRPr="00E72F7F" w:rsidRDefault="00D31122" w:rsidP="00D3112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E72F7F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3E69C0" w14:textId="77777777" w:rsidR="00D31122" w:rsidRPr="00E72F7F" w:rsidRDefault="00D31122" w:rsidP="00D311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E72F7F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DF6DF3B" w14:textId="78AAA3A8" w:rsidR="008758E2" w:rsidRDefault="008758E2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55562A9" w14:textId="59B99E7E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1023638" w14:textId="3517D43A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53AAAEF" w14:textId="26768214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758E2" w:rsidRPr="002B4274" w14:paraId="554579FA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74A614C2" w14:textId="77777777" w:rsidR="008758E2" w:rsidRPr="002B4274" w:rsidRDefault="008758E2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774958" w14:textId="77777777" w:rsidR="008758E2" w:rsidRPr="00E72F7F" w:rsidRDefault="008758E2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E72F7F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E72F7F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B46231" w:rsidRPr="002B4274" w14:paraId="644C4664" w14:textId="77777777" w:rsidTr="00B46231">
        <w:trPr>
          <w:cantSplit/>
        </w:trPr>
        <w:tc>
          <w:tcPr>
            <w:tcW w:w="794" w:type="dxa"/>
          </w:tcPr>
          <w:p w14:paraId="656550D2" w14:textId="67966987" w:rsidR="00B46231" w:rsidRPr="002B4274" w:rsidRDefault="00B46231" w:rsidP="00EB3D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۴</w:t>
            </w:r>
          </w:p>
        </w:tc>
        <w:tc>
          <w:tcPr>
            <w:tcW w:w="9411" w:type="dxa"/>
            <w:gridSpan w:val="2"/>
          </w:tcPr>
          <w:p w14:paraId="55F8DD8B" w14:textId="77777777" w:rsidR="00B46231" w:rsidRPr="002B4274" w:rsidRDefault="00B46231" w:rsidP="00EB3D4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494E44" w14:textId="07C1CBBA" w:rsidR="00B46231" w:rsidRPr="002B4274" w:rsidRDefault="00B46231" w:rsidP="00EB3D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پاول مولر به دل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/>
                <w:sz w:val="22"/>
                <w:rtl/>
              </w:rPr>
              <w:t xml:space="preserve"> کشف ددت کدام جا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زه</w:t>
            </w:r>
            <w:r w:rsidRPr="002B4274">
              <w:rPr>
                <w:rFonts w:cs="B Nazanin"/>
                <w:sz w:val="22"/>
                <w:rtl/>
              </w:rPr>
              <w:t xml:space="preserve"> را در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افت</w:t>
            </w:r>
            <w:r w:rsidRPr="002B4274">
              <w:rPr>
                <w:rFonts w:cs="B Nazanin"/>
                <w:sz w:val="22"/>
                <w:rtl/>
              </w:rPr>
              <w:t xml:space="preserve"> کرد؟</w:t>
            </w:r>
          </w:p>
        </w:tc>
      </w:tr>
      <w:tr w:rsidR="00EB3D41" w:rsidRPr="002B4274" w14:paraId="13217167" w14:textId="77777777" w:rsidTr="002B4274">
        <w:trPr>
          <w:cantSplit/>
        </w:trPr>
        <w:tc>
          <w:tcPr>
            <w:tcW w:w="794" w:type="dxa"/>
          </w:tcPr>
          <w:p w14:paraId="5D35534D" w14:textId="77777777" w:rsidR="00EB3D41" w:rsidRPr="002B4274" w:rsidRDefault="00EB3D41" w:rsidP="00EB3D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C99D2B" w14:textId="77777777" w:rsidR="00EB3D41" w:rsidRPr="002B4274" w:rsidRDefault="00EB3D41" w:rsidP="00EB3D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E9F5F8E" w14:textId="4000640F" w:rsidR="00EB3D41" w:rsidRPr="002B4274" w:rsidRDefault="00EB3D41" w:rsidP="00EB3D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نوبل</w:t>
            </w:r>
          </w:p>
        </w:tc>
      </w:tr>
      <w:tr w:rsidR="00EB3D41" w:rsidRPr="002B4274" w14:paraId="22367C67" w14:textId="77777777" w:rsidTr="002B4274">
        <w:trPr>
          <w:cantSplit/>
        </w:trPr>
        <w:tc>
          <w:tcPr>
            <w:tcW w:w="794" w:type="dxa"/>
          </w:tcPr>
          <w:p w14:paraId="05083358" w14:textId="77777777" w:rsidR="00EB3D41" w:rsidRPr="002B4274" w:rsidRDefault="00EB3D41" w:rsidP="00EB3D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6A66FEB" w14:textId="77777777" w:rsidR="00EB3D41" w:rsidRPr="002B4274" w:rsidRDefault="00EB3D41" w:rsidP="00EB3D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A203FA5" w14:textId="6A0B61BF" w:rsidR="00EB3D41" w:rsidRPr="002B4274" w:rsidRDefault="00EB3D41" w:rsidP="00EB3D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پول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تزر</w:t>
            </w:r>
          </w:p>
        </w:tc>
      </w:tr>
      <w:tr w:rsidR="00EB3D41" w:rsidRPr="002B4274" w14:paraId="66B4D8A7" w14:textId="77777777" w:rsidTr="002B4274">
        <w:trPr>
          <w:cantSplit/>
        </w:trPr>
        <w:tc>
          <w:tcPr>
            <w:tcW w:w="794" w:type="dxa"/>
          </w:tcPr>
          <w:p w14:paraId="1F4F3EA2" w14:textId="537111DF" w:rsidR="00EB3D41" w:rsidRPr="002B4274" w:rsidRDefault="00B46231" w:rsidP="00EB3D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767" w:type="dxa"/>
          </w:tcPr>
          <w:p w14:paraId="3E227DB5" w14:textId="77777777" w:rsidR="00EB3D41" w:rsidRPr="002B4274" w:rsidRDefault="00EB3D41" w:rsidP="00EB3D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C3D4CB7" w14:textId="51B1D578" w:rsidR="00EB3D41" w:rsidRPr="002B4274" w:rsidRDefault="00EB3D41" w:rsidP="00EB3D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اسکار</w:t>
            </w:r>
          </w:p>
        </w:tc>
      </w:tr>
      <w:tr w:rsidR="00EB3D41" w:rsidRPr="002B4274" w14:paraId="0D438B0C" w14:textId="77777777" w:rsidTr="002B4274">
        <w:trPr>
          <w:cantSplit/>
        </w:trPr>
        <w:tc>
          <w:tcPr>
            <w:tcW w:w="794" w:type="dxa"/>
          </w:tcPr>
          <w:p w14:paraId="42E86625" w14:textId="77777777" w:rsidR="00EB3D41" w:rsidRPr="002B4274" w:rsidRDefault="00EB3D41" w:rsidP="00EB3D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A36D5C" w14:textId="77777777" w:rsidR="00EB3D41" w:rsidRPr="002B4274" w:rsidRDefault="00EB3D41" w:rsidP="00EB3D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0A74D0B" w14:textId="2E574AD1" w:rsidR="00EB3D41" w:rsidRPr="002B4274" w:rsidRDefault="00EB3D41" w:rsidP="00EB3D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گرم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EB3D41" w:rsidRPr="002B4274" w14:paraId="10B7E90E" w14:textId="77777777" w:rsidTr="002B4274">
        <w:trPr>
          <w:cantSplit/>
        </w:trPr>
        <w:tc>
          <w:tcPr>
            <w:tcW w:w="794" w:type="dxa"/>
          </w:tcPr>
          <w:p w14:paraId="7339FBFC" w14:textId="77777777" w:rsidR="00EB3D41" w:rsidRPr="002B4274" w:rsidRDefault="00EB3D41" w:rsidP="00EB3D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72F7F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84EE55" w14:textId="77777777" w:rsidR="00EB3D41" w:rsidRPr="00B46231" w:rsidRDefault="00EB3D41" w:rsidP="00EB3D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B4623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AA12F72" w14:textId="0C688B34" w:rsidR="008758E2" w:rsidRDefault="008758E2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1B0EF6F" w14:textId="4C105425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978EA68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758E2" w:rsidRPr="002B4274" w14:paraId="2E48DDC6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6D781AC0" w14:textId="77777777" w:rsidR="008758E2" w:rsidRPr="002B4274" w:rsidRDefault="008758E2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A72525" w14:textId="77777777" w:rsidR="008758E2" w:rsidRPr="008B0E4E" w:rsidRDefault="008758E2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8B0E4E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8B0E4E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69095861" w14:textId="77777777" w:rsidTr="00363A07">
        <w:trPr>
          <w:cantSplit/>
        </w:trPr>
        <w:tc>
          <w:tcPr>
            <w:tcW w:w="794" w:type="dxa"/>
          </w:tcPr>
          <w:p w14:paraId="3C70CCE5" w14:textId="7FC6DB47" w:rsidR="008B0E4E" w:rsidRPr="002B4274" w:rsidRDefault="008B0E4E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 w:hint="cs"/>
                <w:sz w:val="22"/>
                <w:rtl/>
              </w:rPr>
              <w:t>5</w:t>
            </w:r>
          </w:p>
        </w:tc>
        <w:tc>
          <w:tcPr>
            <w:tcW w:w="9411" w:type="dxa"/>
            <w:gridSpan w:val="2"/>
          </w:tcPr>
          <w:p w14:paraId="5709E160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D65860" w14:textId="3709DAB7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استفاده از ددت برا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شه‌کن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مالار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</w:t>
            </w:r>
            <w:r w:rsidRPr="002B4274">
              <w:rPr>
                <w:rFonts w:cs="B Nazanin"/>
                <w:sz w:val="22"/>
                <w:rtl/>
              </w:rPr>
              <w:t xml:space="preserve"> به دل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/>
                <w:sz w:val="22"/>
                <w:rtl/>
              </w:rPr>
              <w:t xml:space="preserve"> بروز مقاومت در پشه آنوفل، در سال ۱۹۷۶ به چه 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تغ</w:t>
            </w:r>
            <w:r w:rsidRPr="002B4274">
              <w:rPr>
                <w:rFonts w:cs="B Nazanin" w:hint="cs"/>
                <w:sz w:val="22"/>
                <w:rtl/>
              </w:rPr>
              <w:t>یی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/>
                <w:sz w:val="22"/>
                <w:rtl/>
              </w:rPr>
              <w:t xml:space="preserve"> 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افت؟</w:t>
            </w:r>
          </w:p>
        </w:tc>
      </w:tr>
      <w:tr w:rsidR="005610C5" w:rsidRPr="002B4274" w14:paraId="05CABCF3" w14:textId="77777777" w:rsidTr="002B4274">
        <w:trPr>
          <w:cantSplit/>
        </w:trPr>
        <w:tc>
          <w:tcPr>
            <w:tcW w:w="794" w:type="dxa"/>
          </w:tcPr>
          <w:p w14:paraId="269064AC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C72CF63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B8AC595" w14:textId="2D8B2D48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شه‌کن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سا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/>
                <w:sz w:val="22"/>
                <w:rtl/>
              </w:rPr>
              <w:t xml:space="preserve"> 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مار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ها</w:t>
            </w:r>
          </w:p>
        </w:tc>
      </w:tr>
      <w:tr w:rsidR="005610C5" w:rsidRPr="002B4274" w14:paraId="55B94834" w14:textId="77777777" w:rsidTr="002B4274">
        <w:trPr>
          <w:cantSplit/>
        </w:trPr>
        <w:tc>
          <w:tcPr>
            <w:tcW w:w="794" w:type="dxa"/>
          </w:tcPr>
          <w:p w14:paraId="4DBF6542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29C6A8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5B040F9" w14:textId="4F54F760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کنترل مالار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</w:t>
            </w:r>
          </w:p>
        </w:tc>
      </w:tr>
      <w:tr w:rsidR="005610C5" w:rsidRPr="002B4274" w14:paraId="7E19E1D9" w14:textId="77777777" w:rsidTr="002B4274">
        <w:trPr>
          <w:cantSplit/>
        </w:trPr>
        <w:tc>
          <w:tcPr>
            <w:tcW w:w="794" w:type="dxa"/>
          </w:tcPr>
          <w:p w14:paraId="4013D220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370EA4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DD922D4" w14:textId="09A2FE03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ممنوع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/>
                <w:sz w:val="22"/>
                <w:rtl/>
              </w:rPr>
              <w:t xml:space="preserve"> استفاده از ددت</w:t>
            </w:r>
          </w:p>
        </w:tc>
      </w:tr>
      <w:tr w:rsidR="005610C5" w:rsidRPr="002B4274" w14:paraId="12ECBA1A" w14:textId="77777777" w:rsidTr="002B4274">
        <w:trPr>
          <w:cantSplit/>
        </w:trPr>
        <w:tc>
          <w:tcPr>
            <w:tcW w:w="794" w:type="dxa"/>
          </w:tcPr>
          <w:p w14:paraId="41FA42EF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E6A377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319E181" w14:textId="4CF76E4A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کنترل سا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/>
                <w:sz w:val="22"/>
                <w:rtl/>
              </w:rPr>
              <w:t xml:space="preserve"> آفات</w:t>
            </w:r>
          </w:p>
        </w:tc>
      </w:tr>
      <w:tr w:rsidR="005610C5" w:rsidRPr="002B4274" w14:paraId="7E69882E" w14:textId="77777777" w:rsidTr="002B4274">
        <w:trPr>
          <w:cantSplit/>
        </w:trPr>
        <w:tc>
          <w:tcPr>
            <w:tcW w:w="794" w:type="dxa"/>
          </w:tcPr>
          <w:p w14:paraId="1EAC3FAE" w14:textId="77777777" w:rsidR="005610C5" w:rsidRPr="00E72F7F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E72F7F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3C496" w14:textId="77777777" w:rsidR="005610C5" w:rsidRPr="00E72F7F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E72F7F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2157D63" w14:textId="40396D85" w:rsidR="008758E2" w:rsidRDefault="008758E2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62B5C48" w14:textId="2F7E38B4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8520C83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8758E2" w:rsidRPr="002B4274" w14:paraId="132711E3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1435ACDC" w14:textId="77777777" w:rsidR="008758E2" w:rsidRPr="002B4274" w:rsidRDefault="008758E2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35205A" w14:textId="77777777" w:rsidR="008758E2" w:rsidRPr="008B0E4E" w:rsidRDefault="008758E2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8B0E4E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8B0E4E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496912A2" w14:textId="77777777" w:rsidTr="00353127">
        <w:trPr>
          <w:cantSplit/>
        </w:trPr>
        <w:tc>
          <w:tcPr>
            <w:tcW w:w="794" w:type="dxa"/>
          </w:tcPr>
          <w:p w14:paraId="5CE5E83C" w14:textId="0360F745" w:rsidR="008B0E4E" w:rsidRPr="002B4274" w:rsidRDefault="008B0E4E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۶</w:t>
            </w:r>
          </w:p>
        </w:tc>
        <w:tc>
          <w:tcPr>
            <w:tcW w:w="9411" w:type="dxa"/>
            <w:gridSpan w:val="2"/>
          </w:tcPr>
          <w:p w14:paraId="6E1F0206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47C54E" w14:textId="175A6EFF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سم‌شناس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به مطالعه چه 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پردازد؟</w:t>
            </w:r>
          </w:p>
        </w:tc>
      </w:tr>
      <w:tr w:rsidR="005610C5" w:rsidRPr="002B4274" w14:paraId="1992B160" w14:textId="77777777" w:rsidTr="002B4274">
        <w:trPr>
          <w:cantSplit/>
        </w:trPr>
        <w:tc>
          <w:tcPr>
            <w:tcW w:w="794" w:type="dxa"/>
          </w:tcPr>
          <w:p w14:paraId="5EFCADC3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EA2F4AC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C91345C" w14:textId="3126267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روش‌ها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سمپاش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57A5CEF9" w14:textId="77777777" w:rsidTr="002B4274">
        <w:trPr>
          <w:cantSplit/>
        </w:trPr>
        <w:tc>
          <w:tcPr>
            <w:tcW w:w="794" w:type="dxa"/>
          </w:tcPr>
          <w:p w14:paraId="2BAB5E68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518DE7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BBDB3C2" w14:textId="1F9E02B7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اثرات سموم بر مح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ط</w:t>
            </w:r>
            <w:r w:rsidRPr="002B4274">
              <w:rPr>
                <w:rFonts w:cs="B Nazanin"/>
                <w:sz w:val="22"/>
                <w:rtl/>
              </w:rPr>
              <w:t xml:space="preserve"> 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</w:t>
            </w:r>
          </w:p>
        </w:tc>
      </w:tr>
      <w:tr w:rsidR="005610C5" w:rsidRPr="002B4274" w14:paraId="0F9D84DE" w14:textId="77777777" w:rsidTr="002B4274">
        <w:trPr>
          <w:cantSplit/>
        </w:trPr>
        <w:tc>
          <w:tcPr>
            <w:tcW w:w="794" w:type="dxa"/>
          </w:tcPr>
          <w:p w14:paraId="0F021AD3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ECBC780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AB151D7" w14:textId="0BDAE067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اثرات سموم بر موجودات زنده</w:t>
            </w:r>
          </w:p>
        </w:tc>
      </w:tr>
      <w:tr w:rsidR="005610C5" w:rsidRPr="002B4274" w14:paraId="50DEC66B" w14:textId="77777777" w:rsidTr="002B4274">
        <w:trPr>
          <w:cantSplit/>
        </w:trPr>
        <w:tc>
          <w:tcPr>
            <w:tcW w:w="794" w:type="dxa"/>
          </w:tcPr>
          <w:p w14:paraId="28FEF15F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7E903E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D708659" w14:textId="66DF928D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ساختار 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</w:t>
            </w:r>
            <w:r w:rsidRPr="002B4274">
              <w:rPr>
                <w:rFonts w:cs="B Nazanin" w:hint="cs"/>
                <w:sz w:val="22"/>
                <w:rtl/>
              </w:rPr>
              <w:t>یی</w:t>
            </w:r>
            <w:r w:rsidRPr="002B4274">
              <w:rPr>
                <w:rFonts w:cs="B Nazanin"/>
                <w:sz w:val="22"/>
                <w:rtl/>
              </w:rPr>
              <w:t xml:space="preserve"> سموم</w:t>
            </w:r>
          </w:p>
        </w:tc>
      </w:tr>
      <w:tr w:rsidR="005610C5" w:rsidRPr="002B4274" w14:paraId="20DEA22F" w14:textId="77777777" w:rsidTr="002B4274">
        <w:trPr>
          <w:cantSplit/>
        </w:trPr>
        <w:tc>
          <w:tcPr>
            <w:tcW w:w="794" w:type="dxa"/>
          </w:tcPr>
          <w:p w14:paraId="0D6ED8A8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7A5A14" w14:textId="77777777" w:rsidR="005610C5" w:rsidRPr="008B0E4E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8B0E4E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43584D6" w14:textId="2E221E52" w:rsidR="008758E2" w:rsidRDefault="008758E2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DF2007C" w14:textId="6501FAAF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7FB0A6E" w14:textId="02EC05C4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3A5D465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18583F15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28660300" w14:textId="77777777" w:rsidR="007E78E4" w:rsidRPr="002B427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8DD604" w14:textId="77777777" w:rsidR="007E78E4" w:rsidRPr="008B0E4E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8B0E4E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8B0E4E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474F9998" w14:textId="77777777" w:rsidTr="000A5289">
        <w:trPr>
          <w:cantSplit/>
        </w:trPr>
        <w:tc>
          <w:tcPr>
            <w:tcW w:w="794" w:type="dxa"/>
          </w:tcPr>
          <w:p w14:paraId="0C78C433" w14:textId="4C2C9A36" w:rsidR="008B0E4E" w:rsidRPr="002B4274" w:rsidRDefault="008B0E4E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۷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411" w:type="dxa"/>
            <w:gridSpan w:val="2"/>
          </w:tcPr>
          <w:p w14:paraId="1151FBE3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9F0D607" w14:textId="47B61E3B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تعر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/>
                <w:sz w:val="22"/>
                <w:rtl/>
              </w:rPr>
              <w:t xml:space="preserve"> </w:t>
            </w:r>
            <w:r w:rsidRPr="002B4274">
              <w:rPr>
                <w:rFonts w:cs="B Nazanin"/>
                <w:sz w:val="22"/>
              </w:rPr>
              <w:t>LD50</w:t>
            </w:r>
            <w:r w:rsidRPr="002B4274">
              <w:rPr>
                <w:rFonts w:cs="B Nazanin"/>
                <w:sz w:val="22"/>
                <w:rtl/>
              </w:rPr>
              <w:t xml:space="preserve"> نشان‌دهنده 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5610C5" w:rsidRPr="002B4274" w14:paraId="1643CB93" w14:textId="77777777" w:rsidTr="002B4274">
        <w:trPr>
          <w:cantSplit/>
        </w:trPr>
        <w:tc>
          <w:tcPr>
            <w:tcW w:w="794" w:type="dxa"/>
          </w:tcPr>
          <w:p w14:paraId="53C427E5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3B679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D00E451" w14:textId="378F5878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حداقل دوز کشنده سم برا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۵۰% آفات هدف</w:t>
            </w:r>
          </w:p>
        </w:tc>
      </w:tr>
      <w:tr w:rsidR="005610C5" w:rsidRPr="002B4274" w14:paraId="49A4932B" w14:textId="77777777" w:rsidTr="002B4274">
        <w:trPr>
          <w:cantSplit/>
        </w:trPr>
        <w:tc>
          <w:tcPr>
            <w:tcW w:w="794" w:type="dxa"/>
          </w:tcPr>
          <w:p w14:paraId="41E57934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B679F94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161A284" w14:textId="1141C352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حداقل دوز مورد 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از</w:t>
            </w:r>
            <w:r w:rsidRPr="002B4274">
              <w:rPr>
                <w:rFonts w:cs="B Nazanin"/>
                <w:sz w:val="22"/>
                <w:rtl/>
              </w:rPr>
              <w:t xml:space="preserve"> سم برا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کشتن ۵۰% جمع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از ح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وانات</w:t>
            </w:r>
            <w:r w:rsidRPr="002B4274">
              <w:rPr>
                <w:rFonts w:cs="B Nazanin"/>
                <w:sz w:val="22"/>
                <w:rtl/>
              </w:rPr>
              <w:t xml:space="preserve"> آزما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شگاه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استاندارد</w:t>
            </w:r>
          </w:p>
        </w:tc>
      </w:tr>
      <w:tr w:rsidR="005610C5" w:rsidRPr="002B4274" w14:paraId="6B9ED7C1" w14:textId="77777777" w:rsidTr="002B4274">
        <w:trPr>
          <w:cantSplit/>
        </w:trPr>
        <w:tc>
          <w:tcPr>
            <w:tcW w:w="794" w:type="dxa"/>
          </w:tcPr>
          <w:p w14:paraId="49AEC425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0A78C04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6B367B8" w14:textId="22EEDE75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حداکثر دوز مجاز سم برا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انسان</w:t>
            </w:r>
          </w:p>
        </w:tc>
      </w:tr>
      <w:tr w:rsidR="005610C5" w:rsidRPr="002B4274" w14:paraId="10110ED5" w14:textId="77777777" w:rsidTr="002B4274">
        <w:trPr>
          <w:cantSplit/>
        </w:trPr>
        <w:tc>
          <w:tcPr>
            <w:tcW w:w="794" w:type="dxa"/>
          </w:tcPr>
          <w:p w14:paraId="47C8061E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F9F823D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5545A18" w14:textId="40D8F4C9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دوز موثر برا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کنترل ۵۰% جمع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/>
                <w:sz w:val="22"/>
                <w:rtl/>
              </w:rPr>
              <w:t xml:space="preserve"> آفت</w:t>
            </w:r>
          </w:p>
        </w:tc>
      </w:tr>
      <w:tr w:rsidR="005610C5" w:rsidRPr="002B4274" w14:paraId="247CCFAB" w14:textId="77777777" w:rsidTr="002B4274">
        <w:trPr>
          <w:cantSplit/>
        </w:trPr>
        <w:tc>
          <w:tcPr>
            <w:tcW w:w="794" w:type="dxa"/>
          </w:tcPr>
          <w:p w14:paraId="7972B91F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34DFDC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31A70CC" w14:textId="75EA5F06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B4C52AE" w14:textId="6D66B617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864937C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358C5BE5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33496D9F" w14:textId="77777777" w:rsidR="007E78E4" w:rsidRPr="002B427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FF41CF" w14:textId="77777777" w:rsidR="007E78E4" w:rsidRPr="008B0E4E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8B0E4E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8B0E4E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20F00367" w14:textId="77777777" w:rsidTr="00451267">
        <w:trPr>
          <w:cantSplit/>
        </w:trPr>
        <w:tc>
          <w:tcPr>
            <w:tcW w:w="794" w:type="dxa"/>
          </w:tcPr>
          <w:p w14:paraId="64AE34C9" w14:textId="5D6485A8" w:rsidR="008B0E4E" w:rsidRPr="002B4274" w:rsidRDefault="008B0E4E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۸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411" w:type="dxa"/>
            <w:gridSpan w:val="2"/>
          </w:tcPr>
          <w:p w14:paraId="1D43944F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8A4AF90" w14:textId="4AE7125F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 xml:space="preserve">واحد سنجش </w:t>
            </w:r>
            <w:r w:rsidRPr="002B4274">
              <w:rPr>
                <w:rFonts w:cs="B Nazanin"/>
                <w:sz w:val="22"/>
              </w:rPr>
              <w:t>LD50</w:t>
            </w:r>
            <w:r w:rsidRPr="002B4274">
              <w:rPr>
                <w:rFonts w:cs="B Nazanin"/>
                <w:sz w:val="22"/>
                <w:rtl/>
              </w:rPr>
              <w:t xml:space="preserve"> 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5610C5" w:rsidRPr="002B4274" w14:paraId="3BF52DC2" w14:textId="77777777" w:rsidTr="002B4274">
        <w:trPr>
          <w:cantSplit/>
        </w:trPr>
        <w:tc>
          <w:tcPr>
            <w:tcW w:w="794" w:type="dxa"/>
          </w:tcPr>
          <w:p w14:paraId="32BF42F6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E78A836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5DA1F72" w14:textId="124DD470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گرم</w:t>
            </w:r>
            <w:r w:rsidRPr="002B4274">
              <w:rPr>
                <w:rFonts w:cs="B Nazanin"/>
                <w:sz w:val="22"/>
                <w:rtl/>
              </w:rPr>
              <w:t xml:space="preserve"> بر 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لوگرم</w:t>
            </w:r>
            <w:r w:rsidRPr="002B4274">
              <w:rPr>
                <w:rFonts w:cs="B Nazanin"/>
                <w:sz w:val="22"/>
                <w:rtl/>
              </w:rPr>
              <w:t xml:space="preserve"> وزن بدن ح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وان</w:t>
            </w:r>
          </w:p>
        </w:tc>
      </w:tr>
      <w:tr w:rsidR="005610C5" w:rsidRPr="002B4274" w14:paraId="2DA802A0" w14:textId="77777777" w:rsidTr="002B4274">
        <w:trPr>
          <w:cantSplit/>
        </w:trPr>
        <w:tc>
          <w:tcPr>
            <w:tcW w:w="794" w:type="dxa"/>
          </w:tcPr>
          <w:p w14:paraId="47E9410B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712D78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2EA32B4" w14:textId="4EDB9538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گرم بر 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تر</w:t>
            </w:r>
            <w:r w:rsidRPr="002B4274">
              <w:rPr>
                <w:rFonts w:cs="B Nazanin"/>
                <w:sz w:val="22"/>
                <w:rtl/>
              </w:rPr>
              <w:t xml:space="preserve"> محلول</w:t>
            </w:r>
          </w:p>
        </w:tc>
      </w:tr>
      <w:tr w:rsidR="005610C5" w:rsidRPr="002B4274" w14:paraId="27795B6F" w14:textId="77777777" w:rsidTr="002B4274">
        <w:trPr>
          <w:cantSplit/>
        </w:trPr>
        <w:tc>
          <w:tcPr>
            <w:tcW w:w="794" w:type="dxa"/>
          </w:tcPr>
          <w:p w14:paraId="217988CC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E81B753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162D45A" w14:textId="58F85896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درصد ماده موثره</w:t>
            </w:r>
          </w:p>
        </w:tc>
      </w:tr>
      <w:tr w:rsidR="005610C5" w:rsidRPr="002B4274" w14:paraId="6B014FD7" w14:textId="77777777" w:rsidTr="002B4274">
        <w:trPr>
          <w:cantSplit/>
        </w:trPr>
        <w:tc>
          <w:tcPr>
            <w:tcW w:w="794" w:type="dxa"/>
          </w:tcPr>
          <w:p w14:paraId="75B589E3" w14:textId="77777777" w:rsidR="005610C5" w:rsidRPr="008B0E4E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rtl/>
                <w:lang w:bidi="fa-IR"/>
              </w:rPr>
            </w:pPr>
          </w:p>
        </w:tc>
        <w:tc>
          <w:tcPr>
            <w:tcW w:w="767" w:type="dxa"/>
          </w:tcPr>
          <w:p w14:paraId="5077BE21" w14:textId="77777777" w:rsidR="005610C5" w:rsidRPr="008B0E4E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</w:pPr>
            <w:r w:rsidRPr="008B0E4E">
              <w:rPr>
                <w:rStyle w:val="StyleComplexNazanin"/>
                <w:rFonts w:asciiTheme="majorBidi" w:hAnsiTheme="majorBidi" w:cs="B Nazanin"/>
                <w:sz w:val="22"/>
                <w:szCs w:val="24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CC5CAC9" w14:textId="4A6B6B20" w:rsidR="005610C5" w:rsidRPr="008B0E4E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rtl/>
                <w:lang w:bidi="fa-IR"/>
              </w:rPr>
            </w:pPr>
            <w:r w:rsidRPr="008B0E4E">
              <w:rPr>
                <w:rFonts w:cs="B Nazanin" w:hint="eastAsia"/>
                <w:sz w:val="22"/>
                <w:rtl/>
              </w:rPr>
              <w:t>د</w:t>
            </w:r>
            <w:r w:rsidRPr="008B0E4E">
              <w:rPr>
                <w:rFonts w:cs="B Nazanin"/>
                <w:sz w:val="22"/>
                <w:rtl/>
              </w:rPr>
              <w:t>) واحد ب</w:t>
            </w:r>
            <w:r w:rsidRPr="008B0E4E">
              <w:rPr>
                <w:rFonts w:cs="B Nazanin" w:hint="cs"/>
                <w:sz w:val="22"/>
                <w:rtl/>
              </w:rPr>
              <w:t>ی</w:t>
            </w:r>
            <w:r w:rsidRPr="008B0E4E">
              <w:rPr>
                <w:rFonts w:cs="B Nazanin" w:hint="eastAsia"/>
                <w:sz w:val="22"/>
                <w:rtl/>
              </w:rPr>
              <w:t>ن‌الملل</w:t>
            </w:r>
            <w:r w:rsidRPr="008B0E4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4AB4B3F6" w14:textId="77777777" w:rsidTr="002B4274">
        <w:trPr>
          <w:cantSplit/>
        </w:trPr>
        <w:tc>
          <w:tcPr>
            <w:tcW w:w="794" w:type="dxa"/>
          </w:tcPr>
          <w:p w14:paraId="2C60EE9B" w14:textId="77777777" w:rsidR="005610C5" w:rsidRPr="008B0E4E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0"/>
                <w:szCs w:val="22"/>
                <w:rtl/>
                <w:lang w:bidi="fa-IR"/>
              </w:rPr>
            </w:pPr>
            <w:r w:rsidRPr="008B0E4E">
              <w:rPr>
                <w:rStyle w:val="StyleComplexNazanin"/>
                <w:rFonts w:asciiTheme="majorBidi" w:hAnsiTheme="majorBidi" w:cs="B Nazanin" w:hint="cs"/>
                <w:sz w:val="20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AE81C2" w14:textId="77777777" w:rsidR="005610C5" w:rsidRPr="008B0E4E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2"/>
                <w:rtl/>
                <w:lang w:bidi="fa-IR"/>
              </w:rPr>
            </w:pPr>
            <w:r w:rsidRPr="008B0E4E">
              <w:rPr>
                <w:rStyle w:val="StyleComplexNazanin"/>
                <w:rFonts w:asciiTheme="majorBidi" w:hAnsiTheme="majorBidi" w:cs="B Nazanin" w:hint="cs"/>
                <w:sz w:val="20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6B4706A" w14:textId="7913F3F3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D82B647" w14:textId="5AC07BB5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556BACD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16CA3488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16CA2866" w14:textId="77777777" w:rsidR="007E78E4" w:rsidRPr="002B427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7C7CBC" w14:textId="77777777" w:rsidR="007E78E4" w:rsidRPr="002B4274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="Calibri" w:hAnsi="Calibri" w:cs="B Nazanin" w:hint="cs"/>
                <w:b/>
                <w:color w:val="000000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61E46976" w14:textId="77777777" w:rsidTr="00ED0B3B">
        <w:trPr>
          <w:cantSplit/>
        </w:trPr>
        <w:tc>
          <w:tcPr>
            <w:tcW w:w="794" w:type="dxa"/>
          </w:tcPr>
          <w:p w14:paraId="664DFF06" w14:textId="2A7186A2" w:rsidR="008B0E4E" w:rsidRPr="002B4274" w:rsidRDefault="008B0E4E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۹</w:t>
            </w:r>
          </w:p>
        </w:tc>
        <w:tc>
          <w:tcPr>
            <w:tcW w:w="9411" w:type="dxa"/>
            <w:gridSpan w:val="2"/>
          </w:tcPr>
          <w:p w14:paraId="1705EA00" w14:textId="7DF1F5A0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  <w:p w14:paraId="08DB58A5" w14:textId="5651DC6F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 xml:space="preserve">کدام 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</w:t>
            </w:r>
            <w:r w:rsidRPr="002B4274">
              <w:rPr>
                <w:rFonts w:cs="B Nazanin"/>
                <w:sz w:val="22"/>
                <w:rtl/>
              </w:rPr>
              <w:t xml:space="preserve"> از مواد 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/>
                <w:sz w:val="22"/>
                <w:rtl/>
              </w:rPr>
              <w:t xml:space="preserve"> به فرمولاس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سموم اضافه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 xml:space="preserve"> تا کشش سطح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ما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عات</w:t>
            </w:r>
            <w:r w:rsidRPr="002B4274">
              <w:rPr>
                <w:rFonts w:cs="B Nazanin"/>
                <w:sz w:val="22"/>
                <w:rtl/>
              </w:rPr>
              <w:t xml:space="preserve"> را کاهش دهند؟</w:t>
            </w:r>
          </w:p>
        </w:tc>
      </w:tr>
      <w:tr w:rsidR="005610C5" w:rsidRPr="002B4274" w14:paraId="416695FB" w14:textId="77777777" w:rsidTr="002B4274">
        <w:trPr>
          <w:cantSplit/>
        </w:trPr>
        <w:tc>
          <w:tcPr>
            <w:tcW w:w="794" w:type="dxa"/>
          </w:tcPr>
          <w:p w14:paraId="12AEC490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B782F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C28B9A3" w14:textId="02FFAFE5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مواد چسبنده</w:t>
            </w:r>
          </w:p>
        </w:tc>
      </w:tr>
      <w:tr w:rsidR="005610C5" w:rsidRPr="002B4274" w14:paraId="12589E02" w14:textId="77777777" w:rsidTr="002B4274">
        <w:trPr>
          <w:cantSplit/>
        </w:trPr>
        <w:tc>
          <w:tcPr>
            <w:tcW w:w="794" w:type="dxa"/>
          </w:tcPr>
          <w:p w14:paraId="17948A17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8247E8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90D67EB" w14:textId="260B8DA1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مواد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5610C5" w:rsidRPr="002B4274" w14:paraId="1A453C5A" w14:textId="77777777" w:rsidTr="002B4274">
        <w:trPr>
          <w:cantSplit/>
        </w:trPr>
        <w:tc>
          <w:tcPr>
            <w:tcW w:w="794" w:type="dxa"/>
          </w:tcPr>
          <w:p w14:paraId="6CB25B1C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15E3DB5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771F808" w14:textId="24451E21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مواد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</w:t>
            </w:r>
            <w:r w:rsidRPr="002B4274">
              <w:rPr>
                <w:rFonts w:cs="B Nazanin"/>
                <w:sz w:val="22"/>
                <w:rtl/>
              </w:rPr>
              <w:t xml:space="preserve"> کننده و پخش کننده</w:t>
            </w:r>
          </w:p>
        </w:tc>
      </w:tr>
      <w:tr w:rsidR="005610C5" w:rsidRPr="002B4274" w14:paraId="6BD928DD" w14:textId="77777777" w:rsidTr="002B4274">
        <w:trPr>
          <w:cantSplit/>
        </w:trPr>
        <w:tc>
          <w:tcPr>
            <w:tcW w:w="794" w:type="dxa"/>
          </w:tcPr>
          <w:p w14:paraId="6D28FC52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864B565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A8FDB34" w14:textId="0AA18ACB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ست‌ها</w:t>
            </w:r>
          </w:p>
        </w:tc>
      </w:tr>
      <w:tr w:rsidR="005610C5" w:rsidRPr="002B4274" w14:paraId="2ABFC8B9" w14:textId="77777777" w:rsidTr="002B4274">
        <w:trPr>
          <w:cantSplit/>
        </w:trPr>
        <w:tc>
          <w:tcPr>
            <w:tcW w:w="794" w:type="dxa"/>
          </w:tcPr>
          <w:p w14:paraId="0501915D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323FA1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A7287A1" w14:textId="4D2AC2B2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C7BF64F" w14:textId="070060D5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48F897F" w14:textId="0FAB470B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8D1334F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54C3AC80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6218067A" w14:textId="77777777" w:rsidR="007E78E4" w:rsidRPr="005429F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b/>
                <w:sz w:val="22"/>
                <w:szCs w:val="22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BD71CD" w14:textId="77777777" w:rsidR="007E78E4" w:rsidRPr="005429F4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b/>
                <w:bCs w:val="0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="Calibri" w:hAnsi="Calibri" w:cs="B Nazanin" w:hint="cs"/>
                <w:b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b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4C699B7E" w14:textId="77777777" w:rsidTr="002721FC">
        <w:trPr>
          <w:cantSplit/>
        </w:trPr>
        <w:tc>
          <w:tcPr>
            <w:tcW w:w="794" w:type="dxa"/>
          </w:tcPr>
          <w:p w14:paraId="71BD7AF8" w14:textId="08BE293D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۱۰</w:t>
            </w:r>
          </w:p>
        </w:tc>
        <w:tc>
          <w:tcPr>
            <w:tcW w:w="9411" w:type="dxa"/>
            <w:gridSpan w:val="2"/>
          </w:tcPr>
          <w:p w14:paraId="74D31254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B97FD3" w14:textId="7DC9652F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تر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تون</w:t>
            </w:r>
            <w:r w:rsidRPr="002B4274">
              <w:rPr>
                <w:rFonts w:cs="B Nazanin"/>
                <w:sz w:val="22"/>
                <w:rtl/>
              </w:rPr>
              <w:t xml:space="preserve"> </w:t>
            </w:r>
            <w:r w:rsidRPr="002B4274">
              <w:rPr>
                <w:rFonts w:cs="B Nazanin"/>
                <w:sz w:val="22"/>
              </w:rPr>
              <w:t>X-100</w:t>
            </w:r>
            <w:r w:rsidRPr="002B4274">
              <w:rPr>
                <w:rFonts w:cs="B Nazanin"/>
                <w:sz w:val="22"/>
                <w:rtl/>
              </w:rPr>
              <w:t xml:space="preserve"> و کازئ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جزو کدام دسته از مواد افزودن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به فرمولاس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سموم هستند؟</w:t>
            </w:r>
          </w:p>
        </w:tc>
      </w:tr>
      <w:tr w:rsidR="005610C5" w:rsidRPr="002B4274" w14:paraId="7EDBF290" w14:textId="77777777" w:rsidTr="002B4274">
        <w:trPr>
          <w:cantSplit/>
        </w:trPr>
        <w:tc>
          <w:tcPr>
            <w:tcW w:w="794" w:type="dxa"/>
          </w:tcPr>
          <w:p w14:paraId="0A7F0273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58DA8CE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691B50F" w14:textId="51341DE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مواد چسبنده</w:t>
            </w:r>
          </w:p>
        </w:tc>
      </w:tr>
      <w:tr w:rsidR="005610C5" w:rsidRPr="002B4274" w14:paraId="4502B273" w14:textId="77777777" w:rsidTr="002B4274">
        <w:trPr>
          <w:cantSplit/>
        </w:trPr>
        <w:tc>
          <w:tcPr>
            <w:tcW w:w="794" w:type="dxa"/>
          </w:tcPr>
          <w:p w14:paraId="56F570A7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0EF97B4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29B907C" w14:textId="576BA72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مواد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5610C5" w:rsidRPr="002B4274" w14:paraId="5BF3D3C4" w14:textId="77777777" w:rsidTr="002B4274">
        <w:trPr>
          <w:cantSplit/>
        </w:trPr>
        <w:tc>
          <w:tcPr>
            <w:tcW w:w="794" w:type="dxa"/>
          </w:tcPr>
          <w:p w14:paraId="1384B19C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9E5A4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9F94C60" w14:textId="57F7FED2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مواد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</w:t>
            </w:r>
            <w:r w:rsidRPr="002B4274">
              <w:rPr>
                <w:rFonts w:cs="B Nazanin"/>
                <w:sz w:val="22"/>
                <w:rtl/>
              </w:rPr>
              <w:t xml:space="preserve"> کننده و پخش کننده</w:t>
            </w:r>
          </w:p>
        </w:tc>
      </w:tr>
      <w:tr w:rsidR="005610C5" w:rsidRPr="002B4274" w14:paraId="338256BF" w14:textId="77777777" w:rsidTr="002B4274">
        <w:trPr>
          <w:cantSplit/>
        </w:trPr>
        <w:tc>
          <w:tcPr>
            <w:tcW w:w="794" w:type="dxa"/>
          </w:tcPr>
          <w:p w14:paraId="340FFEB0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AA82C6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C67C1CA" w14:textId="5FF7A9F6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ست‌ها</w:t>
            </w:r>
            <w:r w:rsidRPr="002B4274">
              <w:rPr>
                <w:rFonts w:cs="B Nazanin"/>
                <w:sz w:val="22"/>
                <w:rtl/>
              </w:rPr>
              <w:t xml:space="preserve"> و فعال کننده‌ها</w:t>
            </w:r>
          </w:p>
        </w:tc>
      </w:tr>
      <w:tr w:rsidR="005610C5" w:rsidRPr="002B4274" w14:paraId="638D4262" w14:textId="77777777" w:rsidTr="002B4274">
        <w:trPr>
          <w:cantSplit/>
        </w:trPr>
        <w:tc>
          <w:tcPr>
            <w:tcW w:w="794" w:type="dxa"/>
          </w:tcPr>
          <w:p w14:paraId="2A46BAAD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7437CA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CE897E5" w14:textId="52E1A949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6283428" w14:textId="451B0EBA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A10D362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0EBA0500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23749D4A" w14:textId="77777777" w:rsidR="007E78E4" w:rsidRPr="002B427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C2E438" w14:textId="77777777" w:rsidR="007E78E4" w:rsidRPr="005429F4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299D4EFC" w14:textId="77777777" w:rsidTr="003E2808">
        <w:trPr>
          <w:cantSplit/>
        </w:trPr>
        <w:tc>
          <w:tcPr>
            <w:tcW w:w="794" w:type="dxa"/>
          </w:tcPr>
          <w:p w14:paraId="115E7D83" w14:textId="48CBE28F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۱۱</w:t>
            </w:r>
          </w:p>
        </w:tc>
        <w:tc>
          <w:tcPr>
            <w:tcW w:w="9411" w:type="dxa"/>
            <w:gridSpan w:val="2"/>
          </w:tcPr>
          <w:p w14:paraId="0447AF9F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59FF20" w14:textId="3DDC8585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ژلات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مثال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از کدام دسته از مواد افزودن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به فرمولاس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سموم است؟</w:t>
            </w:r>
          </w:p>
        </w:tc>
      </w:tr>
      <w:tr w:rsidR="005610C5" w:rsidRPr="002B4274" w14:paraId="14ED8A08" w14:textId="77777777" w:rsidTr="002B4274">
        <w:trPr>
          <w:cantSplit/>
        </w:trPr>
        <w:tc>
          <w:tcPr>
            <w:tcW w:w="794" w:type="dxa"/>
          </w:tcPr>
          <w:p w14:paraId="12EBE3A7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E8949C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3E0DF90" w14:textId="4765D31C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مواد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5610C5" w:rsidRPr="002B4274" w14:paraId="3AFDBEFD" w14:textId="77777777" w:rsidTr="002B4274">
        <w:trPr>
          <w:cantSplit/>
        </w:trPr>
        <w:tc>
          <w:tcPr>
            <w:tcW w:w="794" w:type="dxa"/>
          </w:tcPr>
          <w:p w14:paraId="77D50BFA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339631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B9A56B9" w14:textId="2860AC45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مواد چسبنده</w:t>
            </w:r>
          </w:p>
        </w:tc>
      </w:tr>
      <w:tr w:rsidR="005610C5" w:rsidRPr="002B4274" w14:paraId="72BD0DA4" w14:textId="77777777" w:rsidTr="002B4274">
        <w:trPr>
          <w:cantSplit/>
        </w:trPr>
        <w:tc>
          <w:tcPr>
            <w:tcW w:w="794" w:type="dxa"/>
          </w:tcPr>
          <w:p w14:paraId="3394CA33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E1DDBA5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A802FF9" w14:textId="1FBD9767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ست‌ها</w:t>
            </w:r>
          </w:p>
        </w:tc>
      </w:tr>
      <w:tr w:rsidR="005610C5" w:rsidRPr="002B4274" w14:paraId="44F2B2D8" w14:textId="77777777" w:rsidTr="002B4274">
        <w:trPr>
          <w:cantSplit/>
        </w:trPr>
        <w:tc>
          <w:tcPr>
            <w:tcW w:w="794" w:type="dxa"/>
          </w:tcPr>
          <w:p w14:paraId="59C13088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36FB73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FD54CDE" w14:textId="47661712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مواد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</w:t>
            </w:r>
            <w:r w:rsidRPr="002B4274">
              <w:rPr>
                <w:rFonts w:cs="B Nazanin"/>
                <w:sz w:val="22"/>
                <w:rtl/>
              </w:rPr>
              <w:t xml:space="preserve"> کننده</w:t>
            </w:r>
          </w:p>
        </w:tc>
      </w:tr>
      <w:tr w:rsidR="005610C5" w:rsidRPr="002B4274" w14:paraId="113B935D" w14:textId="77777777" w:rsidTr="002B4274">
        <w:trPr>
          <w:cantSplit/>
        </w:trPr>
        <w:tc>
          <w:tcPr>
            <w:tcW w:w="794" w:type="dxa"/>
          </w:tcPr>
          <w:p w14:paraId="2DC3EC46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4C112C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CF1CDE5" w14:textId="479FF439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E690061" w14:textId="33081C45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6596CBDE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52661A5D" w14:textId="77777777" w:rsidR="007E78E4" w:rsidRPr="005429F4" w:rsidRDefault="007E78E4" w:rsidP="005429F4">
            <w:pPr>
              <w:pStyle w:val="a3"/>
              <w:rPr>
                <w:rFonts w:ascii="Calibri" w:hAnsi="Calibri" w:cs="B Nazanin"/>
                <w:bCs w:val="0"/>
                <w:color w:val="000000"/>
                <w:sz w:val="22"/>
                <w:szCs w:val="22"/>
                <w:rtl/>
              </w:rPr>
            </w:pPr>
          </w:p>
        </w:tc>
        <w:tc>
          <w:tcPr>
            <w:tcW w:w="9411" w:type="dxa"/>
            <w:gridSpan w:val="2"/>
          </w:tcPr>
          <w:p w14:paraId="320E31BC" w14:textId="77777777" w:rsidR="007E78E4" w:rsidRPr="005429F4" w:rsidRDefault="007E78E4" w:rsidP="005429F4">
            <w:pPr>
              <w:pStyle w:val="a3"/>
              <w:rPr>
                <w:rFonts w:ascii="Calibri" w:hAnsi="Calibri" w:cs="B Nazanin"/>
                <w:bCs w:val="0"/>
                <w:color w:val="000000"/>
                <w:sz w:val="22"/>
                <w:szCs w:val="22"/>
                <w:rtl/>
              </w:rPr>
            </w:pPr>
            <w:r w:rsidRPr="005429F4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 نحوه استفاده از تجهیزات سمپاشی</w:t>
            </w:r>
          </w:p>
        </w:tc>
      </w:tr>
      <w:tr w:rsidR="008B0E4E" w:rsidRPr="002B4274" w14:paraId="2315C67C" w14:textId="77777777" w:rsidTr="007E3C66">
        <w:trPr>
          <w:cantSplit/>
        </w:trPr>
        <w:tc>
          <w:tcPr>
            <w:tcW w:w="794" w:type="dxa"/>
          </w:tcPr>
          <w:p w14:paraId="6517E3EE" w14:textId="57ABDFDD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۱۲</w:t>
            </w:r>
          </w:p>
        </w:tc>
        <w:tc>
          <w:tcPr>
            <w:tcW w:w="9411" w:type="dxa"/>
            <w:gridSpan w:val="2"/>
          </w:tcPr>
          <w:p w14:paraId="44E994E7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A58287A" w14:textId="45848206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مواد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که مانع تجمع ذرات سم پراکنده در فاز آب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شده و باعث تشک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/>
                <w:sz w:val="22"/>
                <w:rtl/>
              </w:rPr>
              <w:t xml:space="preserve">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شوند،</w:t>
            </w:r>
            <w:r w:rsidRPr="002B4274">
              <w:rPr>
                <w:rFonts w:cs="B Nazanin"/>
                <w:sz w:val="22"/>
                <w:rtl/>
              </w:rPr>
              <w:t xml:space="preserve"> چه نام دارند؟</w:t>
            </w:r>
          </w:p>
        </w:tc>
      </w:tr>
      <w:tr w:rsidR="005610C5" w:rsidRPr="002B4274" w14:paraId="7AE50AED" w14:textId="77777777" w:rsidTr="002B4274">
        <w:trPr>
          <w:cantSplit/>
        </w:trPr>
        <w:tc>
          <w:tcPr>
            <w:tcW w:w="794" w:type="dxa"/>
          </w:tcPr>
          <w:p w14:paraId="156C47C2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609A69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B496CEF" w14:textId="5EE78267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ست‌ها</w:t>
            </w:r>
          </w:p>
        </w:tc>
      </w:tr>
      <w:tr w:rsidR="005610C5" w:rsidRPr="002B4274" w14:paraId="21ECEE2D" w14:textId="77777777" w:rsidTr="002B4274">
        <w:trPr>
          <w:cantSplit/>
        </w:trPr>
        <w:tc>
          <w:tcPr>
            <w:tcW w:w="794" w:type="dxa"/>
          </w:tcPr>
          <w:p w14:paraId="3FE11AE9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9D23D6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18978D2" w14:textId="7282A4E6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مواد چسبنده</w:t>
            </w:r>
          </w:p>
        </w:tc>
      </w:tr>
      <w:tr w:rsidR="005610C5" w:rsidRPr="002B4274" w14:paraId="778028B6" w14:textId="77777777" w:rsidTr="002B4274">
        <w:trPr>
          <w:cantSplit/>
        </w:trPr>
        <w:tc>
          <w:tcPr>
            <w:tcW w:w="794" w:type="dxa"/>
          </w:tcPr>
          <w:p w14:paraId="1979FEAE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82C13E0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E038132" w14:textId="18FCF295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مواد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</w:t>
            </w:r>
            <w:r w:rsidRPr="002B4274">
              <w:rPr>
                <w:rFonts w:cs="B Nazanin"/>
                <w:sz w:val="22"/>
                <w:rtl/>
              </w:rPr>
              <w:t xml:space="preserve"> کننده</w:t>
            </w:r>
          </w:p>
        </w:tc>
      </w:tr>
      <w:tr w:rsidR="005610C5" w:rsidRPr="002B4274" w14:paraId="1B75D6C8" w14:textId="77777777" w:rsidTr="002B4274">
        <w:trPr>
          <w:cantSplit/>
        </w:trPr>
        <w:tc>
          <w:tcPr>
            <w:tcW w:w="794" w:type="dxa"/>
          </w:tcPr>
          <w:p w14:paraId="0AA6CE40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4311BE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40C6B1B" w14:textId="3AF30EAD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مواد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5610C5" w:rsidRPr="002B4274" w14:paraId="4A57FDCD" w14:textId="77777777" w:rsidTr="002B4274">
        <w:trPr>
          <w:cantSplit/>
        </w:trPr>
        <w:tc>
          <w:tcPr>
            <w:tcW w:w="794" w:type="dxa"/>
          </w:tcPr>
          <w:p w14:paraId="12BD86C2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E77AA0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41FC8C7" w14:textId="33813A2F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FA1E407" w14:textId="444E021E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FB404A6" w14:textId="1E1648E6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7F76709" w14:textId="77777777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47E81666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3CACDC5B" w14:textId="77777777" w:rsidR="007E78E4" w:rsidRPr="002B427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8E65E6" w14:textId="77777777" w:rsidR="007E78E4" w:rsidRPr="005429F4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19362088" w14:textId="77777777" w:rsidTr="00826E9F">
        <w:trPr>
          <w:cantSplit/>
        </w:trPr>
        <w:tc>
          <w:tcPr>
            <w:tcW w:w="794" w:type="dxa"/>
          </w:tcPr>
          <w:p w14:paraId="2DB02BD6" w14:textId="30323ACD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۱۳</w:t>
            </w:r>
          </w:p>
        </w:tc>
        <w:tc>
          <w:tcPr>
            <w:tcW w:w="9411" w:type="dxa"/>
            <w:gridSpan w:val="2"/>
          </w:tcPr>
          <w:p w14:paraId="1A15E724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9585AE" w14:textId="2AB25045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مواد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که برا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افزا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ش</w:t>
            </w:r>
            <w:r w:rsidRPr="002B4274">
              <w:rPr>
                <w:rFonts w:cs="B Nazanin"/>
                <w:sz w:val="22"/>
                <w:rtl/>
              </w:rPr>
              <w:t xml:space="preserve"> خواص سم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ماده سم مورد استفاده قرار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رند</w:t>
            </w:r>
            <w:r w:rsidRPr="002B4274">
              <w:rPr>
                <w:rFonts w:cs="B Nazanin"/>
                <w:sz w:val="22"/>
                <w:rtl/>
              </w:rPr>
              <w:t xml:space="preserve"> چه نام دارند؟</w:t>
            </w:r>
          </w:p>
        </w:tc>
      </w:tr>
      <w:tr w:rsidR="005610C5" w:rsidRPr="002B4274" w14:paraId="5528BAED" w14:textId="77777777" w:rsidTr="002B4274">
        <w:trPr>
          <w:cantSplit/>
        </w:trPr>
        <w:tc>
          <w:tcPr>
            <w:tcW w:w="794" w:type="dxa"/>
          </w:tcPr>
          <w:p w14:paraId="4C8ABD59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18EE52A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1FA29F6" w14:textId="3F3A4E57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مواد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5610C5" w:rsidRPr="002B4274" w14:paraId="2CAA0548" w14:textId="77777777" w:rsidTr="002B4274">
        <w:trPr>
          <w:cantSplit/>
        </w:trPr>
        <w:tc>
          <w:tcPr>
            <w:tcW w:w="794" w:type="dxa"/>
          </w:tcPr>
          <w:p w14:paraId="1698055E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12B6DF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5FE6D0B" w14:textId="3ADC42A9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مواد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</w:t>
            </w:r>
            <w:r w:rsidRPr="002B4274">
              <w:rPr>
                <w:rFonts w:cs="B Nazanin"/>
                <w:sz w:val="22"/>
                <w:rtl/>
              </w:rPr>
              <w:t xml:space="preserve"> کننده</w:t>
            </w:r>
          </w:p>
        </w:tc>
      </w:tr>
      <w:tr w:rsidR="005610C5" w:rsidRPr="002B4274" w14:paraId="5AF51C19" w14:textId="77777777" w:rsidTr="002B4274">
        <w:trPr>
          <w:cantSplit/>
        </w:trPr>
        <w:tc>
          <w:tcPr>
            <w:tcW w:w="794" w:type="dxa"/>
          </w:tcPr>
          <w:p w14:paraId="11995D2C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398156F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C7B22DC" w14:textId="2EF62C2E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ست‌ها</w:t>
            </w:r>
            <w:r w:rsidRPr="002B4274">
              <w:rPr>
                <w:rFonts w:cs="B Nazanin"/>
                <w:sz w:val="22"/>
                <w:rtl/>
              </w:rPr>
              <w:t xml:space="preserve"> و فعال کننده‌ها</w:t>
            </w:r>
          </w:p>
        </w:tc>
      </w:tr>
      <w:tr w:rsidR="005610C5" w:rsidRPr="002B4274" w14:paraId="3FA8A9C7" w14:textId="77777777" w:rsidTr="002B4274">
        <w:trPr>
          <w:cantSplit/>
        </w:trPr>
        <w:tc>
          <w:tcPr>
            <w:tcW w:w="794" w:type="dxa"/>
          </w:tcPr>
          <w:p w14:paraId="0843E48B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FA36CD5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B92F408" w14:textId="3509B1EF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مواد چسبنده</w:t>
            </w:r>
          </w:p>
        </w:tc>
      </w:tr>
      <w:tr w:rsidR="005610C5" w:rsidRPr="002B4274" w14:paraId="4D41C479" w14:textId="77777777" w:rsidTr="002B4274">
        <w:trPr>
          <w:cantSplit/>
        </w:trPr>
        <w:tc>
          <w:tcPr>
            <w:tcW w:w="794" w:type="dxa"/>
          </w:tcPr>
          <w:p w14:paraId="44860D16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B0DE01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CA04CBD" w14:textId="501A837F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4338BC9" w14:textId="6B928B60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684175C" w14:textId="7393F5DB" w:rsidR="00215726" w:rsidRPr="002B4274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7E78E4" w:rsidRPr="002B4274" w14:paraId="74311A3D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4398AC9C" w14:textId="77777777" w:rsidR="007E78E4" w:rsidRPr="002B4274" w:rsidRDefault="007E78E4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22AC19" w14:textId="77777777" w:rsidR="007E78E4" w:rsidRPr="005429F4" w:rsidRDefault="007E78E4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rtl/>
                <w:lang w:bidi="fa-IR"/>
              </w:rPr>
            </w:pPr>
            <w:r w:rsidRPr="005429F4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363A820D" w14:textId="77777777" w:rsidTr="00455CF1">
        <w:trPr>
          <w:cantSplit/>
        </w:trPr>
        <w:tc>
          <w:tcPr>
            <w:tcW w:w="794" w:type="dxa"/>
          </w:tcPr>
          <w:p w14:paraId="1AC88A3A" w14:textId="71C62BEA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۱۴</w:t>
            </w:r>
          </w:p>
        </w:tc>
        <w:tc>
          <w:tcPr>
            <w:tcW w:w="9411" w:type="dxa"/>
            <w:gridSpan w:val="2"/>
          </w:tcPr>
          <w:p w14:paraId="4B6D5868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4337C76" w14:textId="01576D4C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پ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پرون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/>
                <w:sz w:val="22"/>
                <w:rtl/>
              </w:rPr>
              <w:t xml:space="preserve"> بوتوکسا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 xml:space="preserve"> جزو کدام دسته از مواد افزودن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به فرمولاس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سموم است؟</w:t>
            </w:r>
          </w:p>
        </w:tc>
      </w:tr>
      <w:tr w:rsidR="005610C5" w:rsidRPr="002B4274" w14:paraId="6EAB0E96" w14:textId="77777777" w:rsidTr="002B4274">
        <w:trPr>
          <w:cantSplit/>
        </w:trPr>
        <w:tc>
          <w:tcPr>
            <w:tcW w:w="794" w:type="dxa"/>
          </w:tcPr>
          <w:p w14:paraId="7D9BF5A0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32AF136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17488A7" w14:textId="61E0CE4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مواد امولس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5610C5" w:rsidRPr="002B4274" w14:paraId="268E9BA7" w14:textId="77777777" w:rsidTr="002B4274">
        <w:trPr>
          <w:cantSplit/>
        </w:trPr>
        <w:tc>
          <w:tcPr>
            <w:tcW w:w="794" w:type="dxa"/>
          </w:tcPr>
          <w:p w14:paraId="335B78DF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38C313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7A0955B" w14:textId="0855F1A1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مواد چسبنده</w:t>
            </w:r>
          </w:p>
        </w:tc>
      </w:tr>
      <w:tr w:rsidR="005610C5" w:rsidRPr="002B4274" w14:paraId="75318466" w14:textId="77777777" w:rsidTr="002B4274">
        <w:trPr>
          <w:cantSplit/>
        </w:trPr>
        <w:tc>
          <w:tcPr>
            <w:tcW w:w="794" w:type="dxa"/>
          </w:tcPr>
          <w:p w14:paraId="47F6161B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6BAEBBD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BF29B03" w14:textId="642368AE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مواد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</w:t>
            </w:r>
            <w:r w:rsidRPr="002B4274">
              <w:rPr>
                <w:rFonts w:cs="B Nazanin"/>
                <w:sz w:val="22"/>
                <w:rtl/>
              </w:rPr>
              <w:t xml:space="preserve"> کننده</w:t>
            </w:r>
          </w:p>
        </w:tc>
      </w:tr>
      <w:tr w:rsidR="005610C5" w:rsidRPr="002B4274" w14:paraId="67093423" w14:textId="77777777" w:rsidTr="002B4274">
        <w:trPr>
          <w:cantSplit/>
        </w:trPr>
        <w:tc>
          <w:tcPr>
            <w:tcW w:w="794" w:type="dxa"/>
          </w:tcPr>
          <w:p w14:paraId="07B133BF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41ACF13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386D795" w14:textId="3D73C815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ست‌ها</w:t>
            </w:r>
            <w:r w:rsidRPr="002B4274">
              <w:rPr>
                <w:rFonts w:cs="B Nazanin"/>
                <w:sz w:val="22"/>
                <w:rtl/>
              </w:rPr>
              <w:t xml:space="preserve"> و فعال کننده‌ها</w:t>
            </w:r>
          </w:p>
        </w:tc>
      </w:tr>
      <w:tr w:rsidR="005610C5" w:rsidRPr="002B4274" w14:paraId="49E65013" w14:textId="77777777" w:rsidTr="002B4274">
        <w:trPr>
          <w:cantSplit/>
        </w:trPr>
        <w:tc>
          <w:tcPr>
            <w:tcW w:w="794" w:type="dxa"/>
          </w:tcPr>
          <w:p w14:paraId="672207B7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8EF1FE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1FF8B89" w14:textId="47C931B2" w:rsidR="007E78E4" w:rsidRDefault="007E78E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C84621E" w14:textId="56735BC5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2946903" w14:textId="07C94EB9" w:rsidR="00215726" w:rsidRDefault="00215726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33601" w:rsidRPr="002B4274" w14:paraId="58EFB834" w14:textId="77777777" w:rsidTr="002B4274">
        <w:trPr>
          <w:cantSplit/>
        </w:trPr>
        <w:tc>
          <w:tcPr>
            <w:tcW w:w="794" w:type="dxa"/>
            <w:shd w:val="clear" w:color="auto" w:fill="auto"/>
          </w:tcPr>
          <w:p w14:paraId="72517E9F" w14:textId="77777777" w:rsidR="00233601" w:rsidRPr="002B4274" w:rsidRDefault="00233601" w:rsidP="002B42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737F84" w14:textId="77777777" w:rsidR="00233601" w:rsidRPr="005429F4" w:rsidRDefault="00233601" w:rsidP="002B4274">
            <w:pPr>
              <w:pStyle w:val="a3"/>
              <w:rPr>
                <w:rStyle w:val="StyleComplexNazanin"/>
                <w:rFonts w:asciiTheme="majorBidi" w:hAnsiTheme="majorBidi" w:cs="B Nazanin"/>
                <w:bCs w:val="0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="Calibri" w:hAnsi="Calibri" w:cs="B Nazanin" w:hint="cs"/>
                <w:bCs w:val="0"/>
                <w:color w:val="000000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bCs w:val="0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7FFEBA8B" w14:textId="77777777" w:rsidTr="006F3729">
        <w:trPr>
          <w:cantSplit/>
        </w:trPr>
        <w:tc>
          <w:tcPr>
            <w:tcW w:w="794" w:type="dxa"/>
          </w:tcPr>
          <w:p w14:paraId="7F7A8724" w14:textId="4A96FCC3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۱۵</w:t>
            </w:r>
          </w:p>
        </w:tc>
        <w:tc>
          <w:tcPr>
            <w:tcW w:w="9411" w:type="dxa"/>
            <w:gridSpan w:val="2"/>
          </w:tcPr>
          <w:p w14:paraId="5470059B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972F4E" w14:textId="5E194476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تقس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بند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سموم بر اساس </w:t>
            </w:r>
            <w:r w:rsidRPr="002B4274">
              <w:rPr>
                <w:rFonts w:cs="B Nazanin"/>
                <w:sz w:val="22"/>
              </w:rPr>
              <w:t>LD50</w:t>
            </w:r>
            <w:r w:rsidRPr="002B4274">
              <w:rPr>
                <w:rFonts w:cs="B Nazanin"/>
                <w:sz w:val="22"/>
                <w:rtl/>
              </w:rPr>
              <w:t xml:space="preserve"> شامل کدام موارد است؟</w:t>
            </w:r>
          </w:p>
        </w:tc>
      </w:tr>
      <w:tr w:rsidR="005610C5" w:rsidRPr="002B4274" w14:paraId="076657DE" w14:textId="77777777" w:rsidTr="002B4274">
        <w:trPr>
          <w:cantSplit/>
        </w:trPr>
        <w:tc>
          <w:tcPr>
            <w:tcW w:w="794" w:type="dxa"/>
          </w:tcPr>
          <w:p w14:paraId="6A476652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02D537F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5E904B4" w14:textId="5F02D64D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خوراک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تنفس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تماس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212446FD" w14:textId="77777777" w:rsidTr="002B4274">
        <w:trPr>
          <w:cantSplit/>
        </w:trPr>
        <w:tc>
          <w:tcPr>
            <w:tcW w:w="794" w:type="dxa"/>
          </w:tcPr>
          <w:p w14:paraId="7C459777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4D0BCCD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6E7AEA9" w14:textId="0AE434B2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گوارش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و تماس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خوراک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35994C92" w14:textId="77777777" w:rsidTr="002B4274">
        <w:trPr>
          <w:cantSplit/>
        </w:trPr>
        <w:tc>
          <w:tcPr>
            <w:tcW w:w="794" w:type="dxa"/>
          </w:tcPr>
          <w:p w14:paraId="07C4173A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8BBD235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87BEF55" w14:textId="6FC659A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مکان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سم</w:t>
            </w:r>
            <w:r w:rsidRPr="002B4274">
              <w:rPr>
                <w:rFonts w:cs="B Nazanin"/>
                <w:sz w:val="22"/>
                <w:rtl/>
              </w:rPr>
              <w:t xml:space="preserve"> اثر، خواص 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</w:t>
            </w:r>
            <w:r w:rsidRPr="002B4274">
              <w:rPr>
                <w:rFonts w:cs="B Nazanin" w:hint="cs"/>
                <w:sz w:val="22"/>
                <w:rtl/>
              </w:rPr>
              <w:t>یی</w:t>
            </w:r>
          </w:p>
        </w:tc>
      </w:tr>
      <w:tr w:rsidR="005610C5" w:rsidRPr="002B4274" w14:paraId="5CB56360" w14:textId="77777777" w:rsidTr="002B4274">
        <w:trPr>
          <w:cantSplit/>
        </w:trPr>
        <w:tc>
          <w:tcPr>
            <w:tcW w:w="794" w:type="dxa"/>
          </w:tcPr>
          <w:p w14:paraId="551B5BD3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59E7EE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C762D50" w14:textId="2769E5A3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سموم 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نها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/>
                <w:sz w:val="22"/>
                <w:rtl/>
              </w:rPr>
              <w:t xml:space="preserve"> خطرناک، 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خطرناک، نسبتا خطرناک، کم خطر، ب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خطر</w:t>
            </w:r>
          </w:p>
        </w:tc>
      </w:tr>
      <w:tr w:rsidR="005610C5" w:rsidRPr="002B4274" w14:paraId="38E0B232" w14:textId="77777777" w:rsidTr="002B4274">
        <w:trPr>
          <w:cantSplit/>
        </w:trPr>
        <w:tc>
          <w:tcPr>
            <w:tcW w:w="794" w:type="dxa"/>
          </w:tcPr>
          <w:p w14:paraId="35B249E5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C99EE0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BAEFEEF" w14:textId="22831B7E" w:rsidR="00233601" w:rsidRDefault="00233601">
      <w:pPr>
        <w:rPr>
          <w:rFonts w:cs="B Nazanin"/>
          <w:rtl/>
        </w:rPr>
      </w:pPr>
    </w:p>
    <w:p w14:paraId="1AC26620" w14:textId="040AFCA7" w:rsidR="005429F4" w:rsidRDefault="005429F4">
      <w:pPr>
        <w:rPr>
          <w:rFonts w:cs="B Nazanin"/>
          <w:rtl/>
        </w:rPr>
      </w:pPr>
    </w:p>
    <w:p w14:paraId="348B3E47" w14:textId="60902951" w:rsidR="005429F4" w:rsidRDefault="005429F4">
      <w:pPr>
        <w:rPr>
          <w:rFonts w:cs="B Nazanin"/>
          <w:rtl/>
        </w:rPr>
      </w:pPr>
    </w:p>
    <w:p w14:paraId="158E00D7" w14:textId="77777777" w:rsidR="005429F4" w:rsidRPr="002B4274" w:rsidRDefault="005429F4">
      <w:pPr>
        <w:rPr>
          <w:rFonts w:cs="B Nazanin"/>
          <w:rtl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B96D65" w:rsidRPr="002B4274" w14:paraId="351E5E71" w14:textId="77777777" w:rsidTr="00B96D65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22E2" w14:textId="77777777" w:rsidR="00B96D65" w:rsidRPr="005429F4" w:rsidRDefault="00B96D65" w:rsidP="00B96D65">
            <w:pPr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B93" w14:textId="77777777" w:rsidR="00B96D65" w:rsidRPr="005429F4" w:rsidRDefault="00B96D65" w:rsidP="00B96D6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18CB013C" w14:textId="77777777" w:rsidTr="00304C4C">
        <w:trPr>
          <w:cantSplit/>
        </w:trPr>
        <w:tc>
          <w:tcPr>
            <w:tcW w:w="794" w:type="dxa"/>
          </w:tcPr>
          <w:p w14:paraId="6919D38A" w14:textId="0287FE29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۱۶</w:t>
            </w:r>
          </w:p>
        </w:tc>
        <w:tc>
          <w:tcPr>
            <w:tcW w:w="9411" w:type="dxa"/>
            <w:gridSpan w:val="2"/>
          </w:tcPr>
          <w:p w14:paraId="33D8D0EC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86EAC0C" w14:textId="207735C6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تقس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بند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سموم بر اساس مکان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سم</w:t>
            </w:r>
            <w:r w:rsidRPr="002B4274">
              <w:rPr>
                <w:rFonts w:cs="B Nazanin"/>
                <w:sz w:val="22"/>
                <w:rtl/>
              </w:rPr>
              <w:t xml:space="preserve"> اثر شامل کدام موارد است؟</w:t>
            </w:r>
          </w:p>
        </w:tc>
      </w:tr>
      <w:tr w:rsidR="005610C5" w:rsidRPr="002B4274" w14:paraId="5C5B94FA" w14:textId="77777777" w:rsidTr="002B4274">
        <w:trPr>
          <w:cantSplit/>
        </w:trPr>
        <w:tc>
          <w:tcPr>
            <w:tcW w:w="794" w:type="dxa"/>
          </w:tcPr>
          <w:p w14:paraId="3EFB091A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990E06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DBBE560" w14:textId="79896182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ارگانوکلر، ارگانوفسفره، کاربامات</w:t>
            </w:r>
          </w:p>
        </w:tc>
      </w:tr>
      <w:tr w:rsidR="005610C5" w:rsidRPr="002B4274" w14:paraId="1F02A7A9" w14:textId="77777777" w:rsidTr="002B4274">
        <w:trPr>
          <w:cantSplit/>
        </w:trPr>
        <w:tc>
          <w:tcPr>
            <w:tcW w:w="794" w:type="dxa"/>
          </w:tcPr>
          <w:p w14:paraId="406F1376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04A6B24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1FCEC51" w14:textId="266EA6BF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گوارش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تنفس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آنز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متابول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ک،</w:t>
            </w:r>
            <w:r w:rsidRPr="002B4274">
              <w:rPr>
                <w:rFonts w:cs="B Nazanin"/>
                <w:sz w:val="22"/>
                <w:rtl/>
              </w:rPr>
              <w:t xml:space="preserve"> عصب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182E5E6F" w14:textId="77777777" w:rsidTr="002B4274">
        <w:trPr>
          <w:cantSplit/>
        </w:trPr>
        <w:tc>
          <w:tcPr>
            <w:tcW w:w="794" w:type="dxa"/>
          </w:tcPr>
          <w:p w14:paraId="43E6C427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6FFEA22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2C5C54A" w14:textId="7DFFC43A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خوراک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تماس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4E3166EF" w14:textId="77777777" w:rsidTr="002B4274">
        <w:trPr>
          <w:cantSplit/>
        </w:trPr>
        <w:tc>
          <w:tcPr>
            <w:tcW w:w="794" w:type="dxa"/>
          </w:tcPr>
          <w:p w14:paraId="45E984CB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A9829A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A81BCB6" w14:textId="5817D2EA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تدخ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شد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دالاثر،</w:t>
            </w:r>
            <w:r w:rsidRPr="002B4274">
              <w:rPr>
                <w:rFonts w:cs="B Nazanin"/>
                <w:sz w:val="22"/>
                <w:rtl/>
              </w:rPr>
              <w:t xml:space="preserve"> ضد انعقاد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1371C1CE" w14:textId="77777777" w:rsidTr="002B4274">
        <w:trPr>
          <w:cantSplit/>
        </w:trPr>
        <w:tc>
          <w:tcPr>
            <w:tcW w:w="794" w:type="dxa"/>
          </w:tcPr>
          <w:p w14:paraId="5846D057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B37A90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23858D3" w14:textId="77777777" w:rsidR="00B96D65" w:rsidRPr="002B4274" w:rsidRDefault="00B96D65">
      <w:pPr>
        <w:rPr>
          <w:rFonts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33601" w:rsidRPr="002B4274" w14:paraId="44EF95BB" w14:textId="77777777" w:rsidTr="0023360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F232" w14:textId="77777777" w:rsidR="00233601" w:rsidRPr="002B4274" w:rsidRDefault="00233601" w:rsidP="0023360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D53" w14:textId="77777777" w:rsidR="00233601" w:rsidRPr="002B4274" w:rsidRDefault="00233601" w:rsidP="002336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62D81FB6" w14:textId="77777777" w:rsidTr="00097CAD">
        <w:trPr>
          <w:cantSplit/>
        </w:trPr>
        <w:tc>
          <w:tcPr>
            <w:tcW w:w="794" w:type="dxa"/>
          </w:tcPr>
          <w:p w14:paraId="364FF2D6" w14:textId="3FD23439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۱۷</w:t>
            </w:r>
          </w:p>
        </w:tc>
        <w:tc>
          <w:tcPr>
            <w:tcW w:w="9411" w:type="dxa"/>
            <w:gridSpan w:val="2"/>
          </w:tcPr>
          <w:p w14:paraId="499742FB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17A9C0" w14:textId="3D1A4863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کدام دسته از سموم در تقس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م‌بند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بر اساس خواص 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</w:t>
            </w:r>
            <w:r w:rsidRPr="002B4274">
              <w:rPr>
                <w:rFonts w:cs="B Nazanin" w:hint="cs"/>
                <w:sz w:val="22"/>
                <w:rtl/>
              </w:rPr>
              <w:t>یی</w:t>
            </w:r>
            <w:r w:rsidRPr="002B4274">
              <w:rPr>
                <w:rFonts w:cs="B Nazanin"/>
                <w:sz w:val="22"/>
                <w:rtl/>
              </w:rPr>
              <w:t xml:space="preserve"> ذکر شده‌اند؟</w:t>
            </w:r>
          </w:p>
        </w:tc>
      </w:tr>
      <w:tr w:rsidR="005610C5" w:rsidRPr="002B4274" w14:paraId="25A5AAC2" w14:textId="77777777" w:rsidTr="002B4274">
        <w:trPr>
          <w:cantSplit/>
        </w:trPr>
        <w:tc>
          <w:tcPr>
            <w:tcW w:w="794" w:type="dxa"/>
          </w:tcPr>
          <w:p w14:paraId="184577CA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113EB9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CA01DD7" w14:textId="2ED4713E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سموم 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نها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/>
                <w:sz w:val="22"/>
                <w:rtl/>
              </w:rPr>
              <w:t xml:space="preserve"> خطرناک</w:t>
            </w:r>
          </w:p>
        </w:tc>
      </w:tr>
      <w:tr w:rsidR="005610C5" w:rsidRPr="002B4274" w14:paraId="02494F89" w14:textId="77777777" w:rsidTr="002B4274">
        <w:trPr>
          <w:cantSplit/>
        </w:trPr>
        <w:tc>
          <w:tcPr>
            <w:tcW w:w="794" w:type="dxa"/>
          </w:tcPr>
          <w:p w14:paraId="5F948C72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DCE58D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55F40E5" w14:textId="27093376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سموم گوارش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3032A01B" w14:textId="77777777" w:rsidTr="002B4274">
        <w:trPr>
          <w:cantSplit/>
        </w:trPr>
        <w:tc>
          <w:tcPr>
            <w:tcW w:w="794" w:type="dxa"/>
          </w:tcPr>
          <w:p w14:paraId="517CF30A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184B049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A6BAF59" w14:textId="27080AD6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سموم ارگانوکلر</w:t>
            </w:r>
          </w:p>
        </w:tc>
      </w:tr>
      <w:tr w:rsidR="005610C5" w:rsidRPr="002B4274" w14:paraId="63C2A0EE" w14:textId="77777777" w:rsidTr="002B4274">
        <w:trPr>
          <w:cantSplit/>
        </w:trPr>
        <w:tc>
          <w:tcPr>
            <w:tcW w:w="794" w:type="dxa"/>
          </w:tcPr>
          <w:p w14:paraId="2134FD2F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8E1B198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566CC90" w14:textId="7A948CD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سموم تدخ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61ACA400" w14:textId="77777777" w:rsidTr="002B4274">
        <w:trPr>
          <w:cantSplit/>
        </w:trPr>
        <w:tc>
          <w:tcPr>
            <w:tcW w:w="794" w:type="dxa"/>
          </w:tcPr>
          <w:p w14:paraId="3CA4A486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488F42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B5CDF77" w14:textId="77777777" w:rsidR="005610C5" w:rsidRPr="002B4274" w:rsidRDefault="005610C5">
      <w:pPr>
        <w:rPr>
          <w:rFonts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33601" w:rsidRPr="002B4274" w14:paraId="7CF96501" w14:textId="77777777" w:rsidTr="0023360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89B7" w14:textId="77777777" w:rsidR="00233601" w:rsidRPr="005429F4" w:rsidRDefault="00233601" w:rsidP="00233601">
            <w:pPr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2AB" w14:textId="77777777" w:rsidR="00233601" w:rsidRPr="005429F4" w:rsidRDefault="00233601" w:rsidP="0023360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1277902E" w14:textId="77777777" w:rsidTr="007D72B6">
        <w:trPr>
          <w:cantSplit/>
        </w:trPr>
        <w:tc>
          <w:tcPr>
            <w:tcW w:w="794" w:type="dxa"/>
          </w:tcPr>
          <w:p w14:paraId="06A4E43B" w14:textId="2051C29D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۱۸</w:t>
            </w:r>
          </w:p>
        </w:tc>
        <w:tc>
          <w:tcPr>
            <w:tcW w:w="9411" w:type="dxa"/>
            <w:gridSpan w:val="2"/>
          </w:tcPr>
          <w:p w14:paraId="6F542D20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B2ABD9" w14:textId="0B46B7D2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ددت و مشتقات آن، بنزن هگزا کلرا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 xml:space="preserve"> و 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کلود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جزو کدام دسته از سموم هستند؟</w:t>
            </w:r>
          </w:p>
        </w:tc>
      </w:tr>
      <w:tr w:rsidR="005610C5" w:rsidRPr="002B4274" w14:paraId="5821E843" w14:textId="77777777" w:rsidTr="002B4274">
        <w:trPr>
          <w:cantSplit/>
        </w:trPr>
        <w:tc>
          <w:tcPr>
            <w:tcW w:w="794" w:type="dxa"/>
          </w:tcPr>
          <w:p w14:paraId="0FE30137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2B25FE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016720B" w14:textId="4BEEAF2C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سموم ارگانوفسفره</w:t>
            </w:r>
          </w:p>
        </w:tc>
      </w:tr>
      <w:tr w:rsidR="005610C5" w:rsidRPr="002B4274" w14:paraId="63A7A5A8" w14:textId="77777777" w:rsidTr="002B4274">
        <w:trPr>
          <w:cantSplit/>
        </w:trPr>
        <w:tc>
          <w:tcPr>
            <w:tcW w:w="794" w:type="dxa"/>
          </w:tcPr>
          <w:p w14:paraId="27D82B22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AFB7432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BA56886" w14:textId="1EC3160F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سموم کاربامات</w:t>
            </w:r>
          </w:p>
        </w:tc>
      </w:tr>
      <w:tr w:rsidR="005610C5" w:rsidRPr="002B4274" w14:paraId="2E728A42" w14:textId="77777777" w:rsidTr="002B4274">
        <w:trPr>
          <w:cantSplit/>
        </w:trPr>
        <w:tc>
          <w:tcPr>
            <w:tcW w:w="794" w:type="dxa"/>
          </w:tcPr>
          <w:p w14:paraId="318B1B16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09AFAE7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4983694" w14:textId="3D320694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سموم ارگانوکلر</w:t>
            </w:r>
          </w:p>
        </w:tc>
      </w:tr>
      <w:tr w:rsidR="005610C5" w:rsidRPr="002B4274" w14:paraId="421BCD8F" w14:textId="77777777" w:rsidTr="002B4274">
        <w:trPr>
          <w:cantSplit/>
        </w:trPr>
        <w:tc>
          <w:tcPr>
            <w:tcW w:w="794" w:type="dxa"/>
          </w:tcPr>
          <w:p w14:paraId="7B2ECC2E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5C087B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EBE359E" w14:textId="43334065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سموم پا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روئ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25990B31" w14:textId="77777777" w:rsidTr="002B4274">
        <w:trPr>
          <w:cantSplit/>
        </w:trPr>
        <w:tc>
          <w:tcPr>
            <w:tcW w:w="794" w:type="dxa"/>
          </w:tcPr>
          <w:p w14:paraId="3FA9B4A6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842C01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2A29596" w14:textId="71203AFB" w:rsidR="00233601" w:rsidRDefault="00233601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C83B288" w14:textId="2BA37571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8DD27A6" w14:textId="5DB1763F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C122F04" w14:textId="40A6D5BF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B62DE1F" w14:textId="01199E86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EE32FF4" w14:textId="61821898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6F665B8" w14:textId="3A166435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80F1D86" w14:textId="75F5E0CB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4BDD550" w14:textId="0C09CCE1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F05789A" w14:textId="04788606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EBA38BF" w14:textId="77777777" w:rsidR="008B0E4E" w:rsidRPr="002B4274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5610C5" w:rsidRPr="002B4274" w14:paraId="3D23B392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590C" w14:textId="77777777" w:rsidR="005610C5" w:rsidRPr="005429F4" w:rsidRDefault="005610C5" w:rsidP="002B4274">
            <w:pPr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DCA" w14:textId="77777777" w:rsidR="005610C5" w:rsidRPr="005429F4" w:rsidRDefault="005610C5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44A522A0" w14:textId="77777777" w:rsidTr="001F5DE0">
        <w:trPr>
          <w:cantSplit/>
        </w:trPr>
        <w:tc>
          <w:tcPr>
            <w:tcW w:w="794" w:type="dxa"/>
          </w:tcPr>
          <w:p w14:paraId="1DACC52D" w14:textId="357D3008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۱۹</w:t>
            </w:r>
          </w:p>
        </w:tc>
        <w:tc>
          <w:tcPr>
            <w:tcW w:w="9411" w:type="dxa"/>
            <w:gridSpan w:val="2"/>
          </w:tcPr>
          <w:p w14:paraId="274170F8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B9595EA" w14:textId="334586DC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مکان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سم</w:t>
            </w:r>
            <w:r w:rsidRPr="002B4274">
              <w:rPr>
                <w:rFonts w:cs="B Nazanin"/>
                <w:sz w:val="22"/>
                <w:rtl/>
              </w:rPr>
              <w:t xml:space="preserve"> تاث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/>
                <w:sz w:val="22"/>
                <w:rtl/>
              </w:rPr>
              <w:t xml:space="preserve"> سموم ارگانوکلر بر هم خوردن تعادل کدام 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ون‌ها</w:t>
            </w:r>
            <w:r w:rsidRPr="002B4274">
              <w:rPr>
                <w:rFonts w:cs="B Nazanin"/>
                <w:sz w:val="22"/>
                <w:rtl/>
              </w:rPr>
              <w:t xml:space="preserve"> در سلول‌ها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عصب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حشرات است؟</w:t>
            </w:r>
          </w:p>
        </w:tc>
      </w:tr>
      <w:tr w:rsidR="005610C5" w:rsidRPr="002B4274" w14:paraId="31770A09" w14:textId="77777777" w:rsidTr="002B4274">
        <w:trPr>
          <w:cantSplit/>
        </w:trPr>
        <w:tc>
          <w:tcPr>
            <w:tcW w:w="794" w:type="dxa"/>
          </w:tcPr>
          <w:p w14:paraId="0E2E2E31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AECE04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9223C7A" w14:textId="010C221F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کلس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و من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5610C5" w:rsidRPr="002B4274" w14:paraId="32E482A4" w14:textId="77777777" w:rsidTr="002B4274">
        <w:trPr>
          <w:cantSplit/>
        </w:trPr>
        <w:tc>
          <w:tcPr>
            <w:tcW w:w="794" w:type="dxa"/>
          </w:tcPr>
          <w:p w14:paraId="3EC8BC88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5F58F43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885DFB9" w14:textId="4985A22E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سد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و پتاس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5610C5" w:rsidRPr="002B4274" w14:paraId="5817BDEC" w14:textId="77777777" w:rsidTr="002B4274">
        <w:trPr>
          <w:cantSplit/>
        </w:trPr>
        <w:tc>
          <w:tcPr>
            <w:tcW w:w="794" w:type="dxa"/>
          </w:tcPr>
          <w:p w14:paraId="03749D88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BCC169E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F8C6551" w14:textId="26AB8AEB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کلر و فسفر</w:t>
            </w:r>
          </w:p>
        </w:tc>
      </w:tr>
      <w:tr w:rsidR="005610C5" w:rsidRPr="002B4274" w14:paraId="4696C455" w14:textId="77777777" w:rsidTr="002B4274">
        <w:trPr>
          <w:cantSplit/>
        </w:trPr>
        <w:tc>
          <w:tcPr>
            <w:tcW w:w="794" w:type="dxa"/>
          </w:tcPr>
          <w:p w14:paraId="21DDFD59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C4D0769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2223D4F" w14:textId="1DFD0DE6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آهن و رو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3074A1EA" w14:textId="77777777" w:rsidTr="002B4274">
        <w:trPr>
          <w:cantSplit/>
        </w:trPr>
        <w:tc>
          <w:tcPr>
            <w:tcW w:w="794" w:type="dxa"/>
          </w:tcPr>
          <w:p w14:paraId="20F6D968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FF2D2B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3E682D1" w14:textId="2BFCA62A" w:rsidR="005610C5" w:rsidRDefault="005610C5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67F6B9B" w14:textId="1B7C43A2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93B6AE2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5610C5" w:rsidRPr="002B4274" w14:paraId="3ED6CEF0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338F" w14:textId="77777777" w:rsidR="005610C5" w:rsidRPr="002B4274" w:rsidRDefault="005610C5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BB28" w14:textId="77777777" w:rsidR="005610C5" w:rsidRPr="002B4274" w:rsidRDefault="005610C5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7686B180" w14:textId="77777777" w:rsidTr="00DF2077">
        <w:trPr>
          <w:cantSplit/>
        </w:trPr>
        <w:tc>
          <w:tcPr>
            <w:tcW w:w="794" w:type="dxa"/>
          </w:tcPr>
          <w:p w14:paraId="51CDAC1F" w14:textId="67C31BFF" w:rsidR="008B0E4E" w:rsidRPr="002B4274" w:rsidRDefault="005A36F0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۲۰</w:t>
            </w:r>
          </w:p>
        </w:tc>
        <w:tc>
          <w:tcPr>
            <w:tcW w:w="9411" w:type="dxa"/>
            <w:gridSpan w:val="2"/>
          </w:tcPr>
          <w:p w14:paraId="3B8E8E12" w14:textId="77777777" w:rsidR="008B0E4E" w:rsidRPr="002B4274" w:rsidRDefault="008B0E4E" w:rsidP="005610C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8B94486" w14:textId="4B65A459" w:rsidR="008B0E4E" w:rsidRPr="002B4274" w:rsidRDefault="008B0E4E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مالات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ون،</w:t>
            </w:r>
            <w:r w:rsidRPr="002B4274">
              <w:rPr>
                <w:rFonts w:cs="B Nazanin"/>
                <w:sz w:val="22"/>
                <w:rtl/>
              </w:rPr>
              <w:t xml:space="preserve"> پارات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و مت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/>
                <w:sz w:val="22"/>
                <w:rtl/>
              </w:rPr>
              <w:t xml:space="preserve"> پارات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ون</w:t>
            </w:r>
            <w:r w:rsidRPr="002B4274">
              <w:rPr>
                <w:rFonts w:cs="B Nazanin"/>
                <w:sz w:val="22"/>
                <w:rtl/>
              </w:rPr>
              <w:t xml:space="preserve"> جزو کدام دسته از سموم هستند؟</w:t>
            </w:r>
          </w:p>
        </w:tc>
      </w:tr>
      <w:tr w:rsidR="005610C5" w:rsidRPr="002B4274" w14:paraId="39FD7C2C" w14:textId="77777777" w:rsidTr="002B4274">
        <w:trPr>
          <w:cantSplit/>
        </w:trPr>
        <w:tc>
          <w:tcPr>
            <w:tcW w:w="794" w:type="dxa"/>
          </w:tcPr>
          <w:p w14:paraId="28548033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CC6F26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74D4284" w14:textId="328AE7D9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سموم کاربامات</w:t>
            </w:r>
          </w:p>
        </w:tc>
      </w:tr>
      <w:tr w:rsidR="005610C5" w:rsidRPr="002B4274" w14:paraId="7BCC26B5" w14:textId="77777777" w:rsidTr="002B4274">
        <w:trPr>
          <w:cantSplit/>
        </w:trPr>
        <w:tc>
          <w:tcPr>
            <w:tcW w:w="794" w:type="dxa"/>
          </w:tcPr>
          <w:p w14:paraId="4C9182FE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55B3068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65CA900" w14:textId="15ED3C90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سموم ارگانوکلر</w:t>
            </w:r>
          </w:p>
        </w:tc>
      </w:tr>
      <w:tr w:rsidR="005610C5" w:rsidRPr="002B4274" w14:paraId="776D3868" w14:textId="77777777" w:rsidTr="002B4274">
        <w:trPr>
          <w:cantSplit/>
        </w:trPr>
        <w:tc>
          <w:tcPr>
            <w:tcW w:w="794" w:type="dxa"/>
          </w:tcPr>
          <w:p w14:paraId="61F5F96B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46E6DE4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B7A8C83" w14:textId="493913CA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سموم ارگانوفسفره</w:t>
            </w:r>
          </w:p>
        </w:tc>
      </w:tr>
      <w:tr w:rsidR="005610C5" w:rsidRPr="002B4274" w14:paraId="5B69A6BD" w14:textId="77777777" w:rsidTr="002B4274">
        <w:trPr>
          <w:cantSplit/>
        </w:trPr>
        <w:tc>
          <w:tcPr>
            <w:tcW w:w="794" w:type="dxa"/>
          </w:tcPr>
          <w:p w14:paraId="3419DE2D" w14:textId="77777777" w:rsidR="005610C5" w:rsidRPr="002B427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F6D2981" w14:textId="77777777" w:rsidR="005610C5" w:rsidRPr="002B4274" w:rsidRDefault="005610C5" w:rsidP="005610C5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9DE2CCD" w14:textId="2DB8FE0E" w:rsidR="005610C5" w:rsidRPr="002B427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سموم پا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روئ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5610C5" w:rsidRPr="002B4274" w14:paraId="43D00F28" w14:textId="77777777" w:rsidTr="002B4274">
        <w:trPr>
          <w:cantSplit/>
        </w:trPr>
        <w:tc>
          <w:tcPr>
            <w:tcW w:w="794" w:type="dxa"/>
          </w:tcPr>
          <w:p w14:paraId="7F2E7AA5" w14:textId="77777777" w:rsidR="005610C5" w:rsidRPr="005429F4" w:rsidRDefault="005610C5" w:rsidP="005610C5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2411EA" w14:textId="77777777" w:rsidR="005610C5" w:rsidRPr="005429F4" w:rsidRDefault="005610C5" w:rsidP="005610C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4EB66E0" w14:textId="45AF5523" w:rsidR="005610C5" w:rsidRDefault="005610C5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261E8EB" w14:textId="241E3DDE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0EF579B1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CB23" w14:textId="77777777" w:rsidR="002B4274" w:rsidRPr="005429F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468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317AC268" w14:textId="77777777" w:rsidTr="0075049D">
        <w:trPr>
          <w:cantSplit/>
        </w:trPr>
        <w:tc>
          <w:tcPr>
            <w:tcW w:w="794" w:type="dxa"/>
          </w:tcPr>
          <w:p w14:paraId="7A4A41F4" w14:textId="119FD658" w:rsidR="008B0E4E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۲۱</w:t>
            </w:r>
          </w:p>
        </w:tc>
        <w:tc>
          <w:tcPr>
            <w:tcW w:w="9411" w:type="dxa"/>
            <w:gridSpan w:val="2"/>
          </w:tcPr>
          <w:p w14:paraId="290AB89D" w14:textId="77777777" w:rsidR="008B0E4E" w:rsidRPr="002B4274" w:rsidRDefault="008B0E4E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C869123" w14:textId="77E360D4" w:rsidR="008B0E4E" w:rsidRPr="002B4274" w:rsidRDefault="008B0E4E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مکان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سم</w:t>
            </w:r>
            <w:r w:rsidRPr="002B4274">
              <w:rPr>
                <w:rFonts w:cs="B Nazanin"/>
                <w:sz w:val="22"/>
                <w:rtl/>
              </w:rPr>
              <w:t xml:space="preserve"> تاث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/>
                <w:sz w:val="22"/>
                <w:rtl/>
              </w:rPr>
              <w:t xml:space="preserve"> سموم ارگانوفسفره و کاربامات 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2B4274" w:rsidRPr="002B4274" w14:paraId="1D686422" w14:textId="77777777" w:rsidTr="002B4274">
        <w:trPr>
          <w:cantSplit/>
        </w:trPr>
        <w:tc>
          <w:tcPr>
            <w:tcW w:w="794" w:type="dxa"/>
          </w:tcPr>
          <w:p w14:paraId="4D80EFB0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6781FF5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96EDEDC" w14:textId="37A47C5D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مانع تجمع طب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ع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کوت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کول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04111F39" w14:textId="77777777" w:rsidTr="002B4274">
        <w:trPr>
          <w:cantSplit/>
        </w:trPr>
        <w:tc>
          <w:tcPr>
            <w:tcW w:w="794" w:type="dxa"/>
          </w:tcPr>
          <w:p w14:paraId="48D62765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B22CA0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066D54A" w14:textId="3C43D6D3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باعث فسفر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له</w:t>
            </w:r>
            <w:r w:rsidRPr="002B4274">
              <w:rPr>
                <w:rFonts w:cs="B Nazanin"/>
                <w:sz w:val="22"/>
                <w:rtl/>
              </w:rPr>
              <w:t xml:space="preserve"> شدن 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ا</w:t>
            </w:r>
            <w:r w:rsidRPr="002B4274">
              <w:rPr>
                <w:rFonts w:cs="B Nazanin"/>
                <w:sz w:val="22"/>
                <w:rtl/>
              </w:rPr>
              <w:t xml:space="preserve"> کاربام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له</w:t>
            </w:r>
            <w:r w:rsidRPr="002B4274">
              <w:rPr>
                <w:rFonts w:cs="B Nazanin"/>
                <w:sz w:val="22"/>
                <w:rtl/>
              </w:rPr>
              <w:t xml:space="preserve"> شدن آنز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کول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استراز شده و موجب تجمع است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ل</w:t>
            </w:r>
            <w:r w:rsidRPr="002B4274">
              <w:rPr>
                <w:rFonts w:cs="B Nazanin"/>
                <w:sz w:val="22"/>
                <w:rtl/>
              </w:rPr>
              <w:t xml:space="preserve"> کول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02A47832" w14:textId="77777777" w:rsidTr="002B4274">
        <w:trPr>
          <w:cantSplit/>
        </w:trPr>
        <w:tc>
          <w:tcPr>
            <w:tcW w:w="794" w:type="dxa"/>
          </w:tcPr>
          <w:p w14:paraId="1FE78F0C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1679032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D1390BD" w14:textId="11952ABB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مانع انتقال الکترون در 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توکندر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0B6163C1" w14:textId="77777777" w:rsidTr="002B4274">
        <w:trPr>
          <w:cantSplit/>
        </w:trPr>
        <w:tc>
          <w:tcPr>
            <w:tcW w:w="794" w:type="dxa"/>
          </w:tcPr>
          <w:p w14:paraId="7AA3C391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79294BA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D608880" w14:textId="229505C0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باعث تجز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ه</w:t>
            </w:r>
            <w:r w:rsidRPr="002B4274">
              <w:rPr>
                <w:rFonts w:cs="B Nazanin"/>
                <w:sz w:val="22"/>
                <w:rtl/>
              </w:rPr>
              <w:t xml:space="preserve"> و غ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رفعال</w:t>
            </w:r>
            <w:r w:rsidRPr="002B4274">
              <w:rPr>
                <w:rFonts w:cs="B Nazanin"/>
                <w:sz w:val="22"/>
                <w:rtl/>
              </w:rPr>
              <w:t xml:space="preserve"> شدن هورمون جوو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3078C33C" w14:textId="77777777" w:rsidTr="002B4274">
        <w:trPr>
          <w:cantSplit/>
        </w:trPr>
        <w:tc>
          <w:tcPr>
            <w:tcW w:w="794" w:type="dxa"/>
          </w:tcPr>
          <w:p w14:paraId="323CA101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F97E8D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AFDA53A" w14:textId="6098F186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67681F6" w14:textId="5740FDEE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9B1C525" w14:textId="6F21471B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AB1CCD2" w14:textId="3C839A9E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3813906B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F7F6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02F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1ECFB40" w14:textId="77777777" w:rsidTr="003223A3">
        <w:trPr>
          <w:cantSplit/>
        </w:trPr>
        <w:tc>
          <w:tcPr>
            <w:tcW w:w="794" w:type="dxa"/>
          </w:tcPr>
          <w:p w14:paraId="61982E70" w14:textId="5445DFFF" w:rsidR="00200CB8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۲۲</w:t>
            </w:r>
          </w:p>
        </w:tc>
        <w:tc>
          <w:tcPr>
            <w:tcW w:w="9411" w:type="dxa"/>
            <w:gridSpan w:val="2"/>
          </w:tcPr>
          <w:p w14:paraId="56F22053" w14:textId="77777777" w:rsidR="00200CB8" w:rsidRPr="002B4274" w:rsidRDefault="00200CB8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C88D99" w14:textId="472FAEE0" w:rsidR="00200CB8" w:rsidRPr="002B4274" w:rsidRDefault="00200CB8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کدام دسته از سموم به عنوان "تنظ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کنندگان رشد حشرات" (</w:t>
            </w:r>
            <w:r w:rsidRPr="002B4274">
              <w:rPr>
                <w:rFonts w:cs="B Nazanin"/>
                <w:sz w:val="22"/>
              </w:rPr>
              <w:t>IGR</w:t>
            </w:r>
            <w:r w:rsidRPr="002B4274">
              <w:rPr>
                <w:rFonts w:cs="B Nazanin"/>
                <w:sz w:val="22"/>
                <w:rtl/>
              </w:rPr>
              <w:t>) شناخته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شوند؟</w:t>
            </w:r>
          </w:p>
        </w:tc>
      </w:tr>
      <w:tr w:rsidR="002B4274" w:rsidRPr="002B4274" w14:paraId="78230E68" w14:textId="77777777" w:rsidTr="002B4274">
        <w:trPr>
          <w:cantSplit/>
        </w:trPr>
        <w:tc>
          <w:tcPr>
            <w:tcW w:w="794" w:type="dxa"/>
          </w:tcPr>
          <w:p w14:paraId="0B6FA9D5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D31337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D94FFB9" w14:textId="4DB463FE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سموم ارگانوکلر</w:t>
            </w:r>
          </w:p>
        </w:tc>
      </w:tr>
      <w:tr w:rsidR="002B4274" w:rsidRPr="002B4274" w14:paraId="033E8210" w14:textId="77777777" w:rsidTr="002B4274">
        <w:trPr>
          <w:cantSplit/>
        </w:trPr>
        <w:tc>
          <w:tcPr>
            <w:tcW w:w="794" w:type="dxa"/>
          </w:tcPr>
          <w:p w14:paraId="73ECA071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D40835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C4BCE83" w14:textId="1C6CEB28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سموم کاربامات</w:t>
            </w:r>
          </w:p>
        </w:tc>
      </w:tr>
      <w:tr w:rsidR="002B4274" w:rsidRPr="002B4274" w14:paraId="5EEC8247" w14:textId="77777777" w:rsidTr="002B4274">
        <w:trPr>
          <w:cantSplit/>
        </w:trPr>
        <w:tc>
          <w:tcPr>
            <w:tcW w:w="794" w:type="dxa"/>
          </w:tcPr>
          <w:p w14:paraId="101046B4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752548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8242D59" w14:textId="198615E1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سموم پا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روئ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445399AC" w14:textId="77777777" w:rsidTr="002B4274">
        <w:trPr>
          <w:cantSplit/>
        </w:trPr>
        <w:tc>
          <w:tcPr>
            <w:tcW w:w="794" w:type="dxa"/>
          </w:tcPr>
          <w:p w14:paraId="324EBA8E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157AE7C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BCD76CD" w14:textId="480222FE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سموم تنظ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کنندگان رشد</w:t>
            </w:r>
          </w:p>
        </w:tc>
      </w:tr>
      <w:tr w:rsidR="002B4274" w:rsidRPr="002B4274" w14:paraId="385046FB" w14:textId="77777777" w:rsidTr="002B4274">
        <w:trPr>
          <w:cantSplit/>
        </w:trPr>
        <w:tc>
          <w:tcPr>
            <w:tcW w:w="794" w:type="dxa"/>
          </w:tcPr>
          <w:p w14:paraId="563B376C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C9FF34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97B79FD" w14:textId="7D7F05E1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D118E30" w14:textId="63D7ED2F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DB301CF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700454F9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8BD8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8807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3EDF0EF6" w14:textId="77777777" w:rsidTr="00EC4D32">
        <w:trPr>
          <w:cantSplit/>
        </w:trPr>
        <w:tc>
          <w:tcPr>
            <w:tcW w:w="794" w:type="dxa"/>
          </w:tcPr>
          <w:p w14:paraId="713CCBF7" w14:textId="000D7E8E" w:rsidR="00200CB8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۲۳</w:t>
            </w:r>
          </w:p>
        </w:tc>
        <w:tc>
          <w:tcPr>
            <w:tcW w:w="9411" w:type="dxa"/>
            <w:gridSpan w:val="2"/>
          </w:tcPr>
          <w:p w14:paraId="2C795C67" w14:textId="77777777" w:rsidR="00200CB8" w:rsidRPr="002B4274" w:rsidRDefault="00200CB8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815D24" w14:textId="7BDE5726" w:rsidR="00200CB8" w:rsidRPr="002B4274" w:rsidRDefault="00200CB8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سه هورمون اصل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و ضرور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در بدن حشرات کدامند؟</w:t>
            </w:r>
          </w:p>
        </w:tc>
      </w:tr>
      <w:tr w:rsidR="002B4274" w:rsidRPr="002B4274" w14:paraId="1A88673E" w14:textId="77777777" w:rsidTr="002B4274">
        <w:trPr>
          <w:cantSplit/>
        </w:trPr>
        <w:tc>
          <w:tcPr>
            <w:tcW w:w="794" w:type="dxa"/>
          </w:tcPr>
          <w:p w14:paraId="0E4DC7E4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8FA251B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F6E6E41" w14:textId="5A12C2E2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هورمون فعال کننده، هورمون پوست انداز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هورمون جوو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2B4274" w:rsidRPr="002B4274" w14:paraId="4ECF4815" w14:textId="77777777" w:rsidTr="002B4274">
        <w:trPr>
          <w:cantSplit/>
        </w:trPr>
        <w:tc>
          <w:tcPr>
            <w:tcW w:w="794" w:type="dxa"/>
          </w:tcPr>
          <w:p w14:paraId="7DED6EC4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8BF4CB7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DEED787" w14:textId="1CCB3970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هورمون رشد، هورمون جنس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هورمون تغذ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ه</w:t>
            </w:r>
          </w:p>
        </w:tc>
      </w:tr>
      <w:tr w:rsidR="002B4274" w:rsidRPr="002B4274" w14:paraId="5486BC69" w14:textId="77777777" w:rsidTr="002B4274">
        <w:trPr>
          <w:cantSplit/>
        </w:trPr>
        <w:tc>
          <w:tcPr>
            <w:tcW w:w="794" w:type="dxa"/>
          </w:tcPr>
          <w:p w14:paraId="010D3928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35659BE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2BDC04A" w14:textId="3B672F4A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هورمون عصب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هورمون عضلان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،</w:t>
            </w:r>
            <w:r w:rsidRPr="002B4274">
              <w:rPr>
                <w:rFonts w:cs="B Nazanin"/>
                <w:sz w:val="22"/>
                <w:rtl/>
              </w:rPr>
              <w:t xml:space="preserve"> هورمون گوارش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2908424C" w14:textId="77777777" w:rsidTr="002B4274">
        <w:trPr>
          <w:cantSplit/>
        </w:trPr>
        <w:tc>
          <w:tcPr>
            <w:tcW w:w="794" w:type="dxa"/>
          </w:tcPr>
          <w:p w14:paraId="4FF6E6B4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FD6A12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DDB16D9" w14:textId="008E0D2B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هورمون 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ن،</w:t>
            </w:r>
            <w:r w:rsidRPr="002B4274">
              <w:rPr>
                <w:rFonts w:cs="B Nazanin"/>
                <w:sz w:val="22"/>
                <w:rtl/>
              </w:rPr>
              <w:t xml:space="preserve"> هورمون کوت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کول،</w:t>
            </w:r>
            <w:r w:rsidRPr="002B4274">
              <w:rPr>
                <w:rFonts w:cs="B Nazanin"/>
                <w:sz w:val="22"/>
                <w:rtl/>
              </w:rPr>
              <w:t xml:space="preserve"> هورمون لارو</w:t>
            </w:r>
          </w:p>
        </w:tc>
      </w:tr>
      <w:tr w:rsidR="002B4274" w:rsidRPr="002B4274" w14:paraId="14932397" w14:textId="77777777" w:rsidTr="002B4274">
        <w:trPr>
          <w:cantSplit/>
        </w:trPr>
        <w:tc>
          <w:tcPr>
            <w:tcW w:w="794" w:type="dxa"/>
          </w:tcPr>
          <w:p w14:paraId="3CE431AE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52B269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6B3EB71" w14:textId="139DB99A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844B29C" w14:textId="77777777" w:rsidR="008B0E4E" w:rsidRPr="002B4274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457768EA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814E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1AA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3D25C144" w14:textId="77777777" w:rsidTr="00E80C30">
        <w:trPr>
          <w:cantSplit/>
        </w:trPr>
        <w:tc>
          <w:tcPr>
            <w:tcW w:w="794" w:type="dxa"/>
          </w:tcPr>
          <w:p w14:paraId="1100B0E7" w14:textId="60C13FCA" w:rsidR="00200CB8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۲۴</w:t>
            </w:r>
          </w:p>
        </w:tc>
        <w:tc>
          <w:tcPr>
            <w:tcW w:w="9411" w:type="dxa"/>
            <w:gridSpan w:val="2"/>
          </w:tcPr>
          <w:p w14:paraId="3609F5AB" w14:textId="77777777" w:rsidR="00200CB8" w:rsidRPr="002B4274" w:rsidRDefault="00200CB8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6051C90" w14:textId="2ECE347F" w:rsidR="00200CB8" w:rsidRPr="002B4274" w:rsidRDefault="00200CB8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وظ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فه</w:t>
            </w:r>
            <w:r w:rsidRPr="002B4274">
              <w:rPr>
                <w:rFonts w:cs="B Nazanin"/>
                <w:sz w:val="22"/>
                <w:rtl/>
              </w:rPr>
              <w:t xml:space="preserve"> هورمون جوو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در بدن حشرات 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2B4274" w:rsidRPr="002B4274" w14:paraId="34B0505B" w14:textId="77777777" w:rsidTr="002B4274">
        <w:trPr>
          <w:cantSplit/>
        </w:trPr>
        <w:tc>
          <w:tcPr>
            <w:tcW w:w="794" w:type="dxa"/>
          </w:tcPr>
          <w:p w14:paraId="6C741867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D92B4B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25EAA18" w14:textId="4E57E781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تحر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</w:t>
            </w:r>
            <w:r w:rsidRPr="002B4274">
              <w:rPr>
                <w:rFonts w:cs="B Nazanin"/>
                <w:sz w:val="22"/>
                <w:rtl/>
              </w:rPr>
              <w:t xml:space="preserve"> سلول‌ها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عصب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6C6B3E7C" w14:textId="77777777" w:rsidTr="002B4274">
        <w:trPr>
          <w:cantSplit/>
        </w:trPr>
        <w:tc>
          <w:tcPr>
            <w:tcW w:w="794" w:type="dxa"/>
          </w:tcPr>
          <w:p w14:paraId="6B0793CA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BD9955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0B0098D" w14:textId="1D592026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کمک به ساخته شدن پروتئ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و نت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جه</w:t>
            </w:r>
            <w:r w:rsidRPr="002B4274">
              <w:rPr>
                <w:rFonts w:cs="B Nazanin"/>
                <w:sz w:val="22"/>
                <w:rtl/>
              </w:rPr>
              <w:t xml:space="preserve"> آن پوست انداز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37BECAE7" w14:textId="77777777" w:rsidTr="002B4274">
        <w:trPr>
          <w:cantSplit/>
        </w:trPr>
        <w:tc>
          <w:tcPr>
            <w:tcW w:w="794" w:type="dxa"/>
          </w:tcPr>
          <w:p w14:paraId="69491A33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47EF9CF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6424787" w14:textId="7F3314F0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کنترل مراحل لارو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تا پوپ و 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جاد</w:t>
            </w:r>
            <w:r w:rsidRPr="002B4274">
              <w:rPr>
                <w:rFonts w:cs="B Nazanin"/>
                <w:sz w:val="22"/>
                <w:rtl/>
              </w:rPr>
              <w:t xml:space="preserve"> تکامل مرحله‌ا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4C9174E3" w14:textId="77777777" w:rsidTr="002B4274">
        <w:trPr>
          <w:cantSplit/>
        </w:trPr>
        <w:tc>
          <w:tcPr>
            <w:tcW w:w="794" w:type="dxa"/>
          </w:tcPr>
          <w:p w14:paraId="2D7AD6FC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C965DEF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F9E723E" w14:textId="65B731CC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تجز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ه</w:t>
            </w:r>
            <w:r w:rsidRPr="002B4274">
              <w:rPr>
                <w:rFonts w:cs="B Nazanin"/>
                <w:sz w:val="22"/>
                <w:rtl/>
              </w:rPr>
              <w:t xml:space="preserve"> و غ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رفعال</w:t>
            </w:r>
            <w:r w:rsidRPr="002B4274">
              <w:rPr>
                <w:rFonts w:cs="B Nazanin"/>
                <w:sz w:val="22"/>
                <w:rtl/>
              </w:rPr>
              <w:t xml:space="preserve"> شدن هورمون جوو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2B4274" w:rsidRPr="002B4274" w14:paraId="5D8A267A" w14:textId="77777777" w:rsidTr="002B4274">
        <w:trPr>
          <w:cantSplit/>
        </w:trPr>
        <w:tc>
          <w:tcPr>
            <w:tcW w:w="794" w:type="dxa"/>
          </w:tcPr>
          <w:p w14:paraId="033E036F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165A11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1782F09" w14:textId="570D8EA6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E265577" w14:textId="33681D8A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C420E5A" w14:textId="75ED9EF4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4C21369" w14:textId="7E0E001F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A279D98" w14:textId="77777777" w:rsidR="008B0E4E" w:rsidRPr="002B4274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3926A7B1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F3EF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E8D3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73042F9E" w14:textId="77777777" w:rsidTr="00C1582D">
        <w:trPr>
          <w:cantSplit/>
        </w:trPr>
        <w:tc>
          <w:tcPr>
            <w:tcW w:w="794" w:type="dxa"/>
          </w:tcPr>
          <w:p w14:paraId="1AFBFE41" w14:textId="72B28A37" w:rsidR="00200CB8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۲۵</w:t>
            </w:r>
          </w:p>
        </w:tc>
        <w:tc>
          <w:tcPr>
            <w:tcW w:w="9411" w:type="dxa"/>
            <w:gridSpan w:val="2"/>
          </w:tcPr>
          <w:p w14:paraId="709EC5CA" w14:textId="77777777" w:rsidR="00200CB8" w:rsidRPr="002B4274" w:rsidRDefault="00200CB8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D33B06D" w14:textId="1E0CD5A3" w:rsidR="00200CB8" w:rsidRPr="002B4274" w:rsidRDefault="00200CB8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متوپرن و 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فلوبنزرون</w:t>
            </w:r>
            <w:r w:rsidRPr="002B4274">
              <w:rPr>
                <w:rFonts w:cs="B Nazanin"/>
                <w:sz w:val="22"/>
                <w:rtl/>
              </w:rPr>
              <w:t xml:space="preserve"> مثال‌ها</w:t>
            </w:r>
            <w:r w:rsidRPr="002B4274">
              <w:rPr>
                <w:rFonts w:cs="B Nazanin" w:hint="cs"/>
                <w:sz w:val="22"/>
                <w:rtl/>
              </w:rPr>
              <w:t>یی</w:t>
            </w:r>
            <w:r w:rsidRPr="002B4274">
              <w:rPr>
                <w:rFonts w:cs="B Nazanin"/>
                <w:sz w:val="22"/>
                <w:rtl/>
              </w:rPr>
              <w:t xml:space="preserve"> از کدام دسته از سموم هستند؟</w:t>
            </w:r>
          </w:p>
        </w:tc>
      </w:tr>
      <w:tr w:rsidR="002B4274" w:rsidRPr="002B4274" w14:paraId="5EA091EF" w14:textId="77777777" w:rsidTr="002B4274">
        <w:trPr>
          <w:cantSplit/>
        </w:trPr>
        <w:tc>
          <w:tcPr>
            <w:tcW w:w="794" w:type="dxa"/>
          </w:tcPr>
          <w:p w14:paraId="02A3C181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F432423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DCE4E5A" w14:textId="464BF215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سموم پا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روئ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0381A18E" w14:textId="77777777" w:rsidTr="002B4274">
        <w:trPr>
          <w:cantSplit/>
        </w:trPr>
        <w:tc>
          <w:tcPr>
            <w:tcW w:w="794" w:type="dxa"/>
          </w:tcPr>
          <w:p w14:paraId="510B635A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EF5241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4336A4B" w14:textId="6A92E63E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سموم ارگانوفسفره</w:t>
            </w:r>
          </w:p>
        </w:tc>
      </w:tr>
      <w:tr w:rsidR="002B4274" w:rsidRPr="002B4274" w14:paraId="4C79345B" w14:textId="77777777" w:rsidTr="002B4274">
        <w:trPr>
          <w:cantSplit/>
        </w:trPr>
        <w:tc>
          <w:tcPr>
            <w:tcW w:w="794" w:type="dxa"/>
          </w:tcPr>
          <w:p w14:paraId="1F1F840D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719BACC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11FCFF1" w14:textId="2097D7D4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تنظ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کنندگان رشد حشرات (</w:t>
            </w:r>
            <w:r w:rsidRPr="002B4274">
              <w:rPr>
                <w:rFonts w:cs="B Nazanin"/>
                <w:sz w:val="22"/>
              </w:rPr>
              <w:t>IGR</w:t>
            </w:r>
            <w:r w:rsidRPr="002B4274">
              <w:rPr>
                <w:rFonts w:cs="B Nazanin"/>
                <w:sz w:val="22"/>
                <w:rtl/>
              </w:rPr>
              <w:t>)</w:t>
            </w:r>
          </w:p>
        </w:tc>
      </w:tr>
      <w:tr w:rsidR="002B4274" w:rsidRPr="002B4274" w14:paraId="1F5E0A6B" w14:textId="77777777" w:rsidTr="002B4274">
        <w:trPr>
          <w:cantSplit/>
        </w:trPr>
        <w:tc>
          <w:tcPr>
            <w:tcW w:w="794" w:type="dxa"/>
          </w:tcPr>
          <w:p w14:paraId="60DA5ECC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473ACD9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4BADA85" w14:textId="7C3FAACA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>) سموم کاربامات</w:t>
            </w:r>
          </w:p>
        </w:tc>
      </w:tr>
      <w:tr w:rsidR="002B4274" w:rsidRPr="002B4274" w14:paraId="391A5A88" w14:textId="77777777" w:rsidTr="002B4274">
        <w:trPr>
          <w:cantSplit/>
        </w:trPr>
        <w:tc>
          <w:tcPr>
            <w:tcW w:w="794" w:type="dxa"/>
          </w:tcPr>
          <w:p w14:paraId="75C26623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D5408E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AD379DB" w14:textId="645247AB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3945BAA" w14:textId="2EC33A9F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2ACC05A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20C39089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C31F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638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0834FEA" w14:textId="77777777" w:rsidTr="005571A8">
        <w:trPr>
          <w:cantSplit/>
        </w:trPr>
        <w:tc>
          <w:tcPr>
            <w:tcW w:w="794" w:type="dxa"/>
          </w:tcPr>
          <w:p w14:paraId="098CA879" w14:textId="67F6216F" w:rsidR="00200CB8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۲۶</w:t>
            </w:r>
          </w:p>
        </w:tc>
        <w:tc>
          <w:tcPr>
            <w:tcW w:w="9411" w:type="dxa"/>
            <w:gridSpan w:val="2"/>
          </w:tcPr>
          <w:p w14:paraId="159BBA4A" w14:textId="77777777" w:rsidR="00200CB8" w:rsidRPr="002B4274" w:rsidRDefault="00200CB8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1E45AFD" w14:textId="72DB5A0F" w:rsidR="00200CB8" w:rsidRPr="002B4274" w:rsidRDefault="00200CB8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/>
                <w:sz w:val="22"/>
                <w:rtl/>
              </w:rPr>
              <w:t>مکان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سم</w:t>
            </w:r>
            <w:r w:rsidRPr="002B4274">
              <w:rPr>
                <w:rFonts w:cs="B Nazanin"/>
                <w:sz w:val="22"/>
                <w:rtl/>
              </w:rPr>
              <w:t xml:space="preserve"> عمل تنظ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م</w:t>
            </w:r>
            <w:r w:rsidRPr="002B4274">
              <w:rPr>
                <w:rFonts w:cs="B Nazanin"/>
                <w:sz w:val="22"/>
                <w:rtl/>
              </w:rPr>
              <w:t xml:space="preserve"> کنندگان رشد حشرات که جلوگ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کننده سنتز 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هستند، چگونه است؟</w:t>
            </w:r>
          </w:p>
        </w:tc>
      </w:tr>
      <w:tr w:rsidR="002B4274" w:rsidRPr="002B4274" w14:paraId="7676A351" w14:textId="77777777" w:rsidTr="002B4274">
        <w:trPr>
          <w:cantSplit/>
        </w:trPr>
        <w:tc>
          <w:tcPr>
            <w:tcW w:w="794" w:type="dxa"/>
          </w:tcPr>
          <w:p w14:paraId="489D79BB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C53DDD7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8725D6B" w14:textId="1CEE4E0F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الف</w:t>
            </w:r>
            <w:r w:rsidRPr="002B4274">
              <w:rPr>
                <w:rFonts w:cs="B Nazanin"/>
                <w:sz w:val="22"/>
                <w:rtl/>
              </w:rPr>
              <w:t>) باعث تشنج و مرگ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6E3B52BC" w14:textId="77777777" w:rsidTr="002B4274">
        <w:trPr>
          <w:cantSplit/>
        </w:trPr>
        <w:tc>
          <w:tcPr>
            <w:tcW w:w="794" w:type="dxa"/>
          </w:tcPr>
          <w:p w14:paraId="40644546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C2692B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A496F2F" w14:textId="7D354A32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ب</w:t>
            </w:r>
            <w:r w:rsidRPr="002B4274">
              <w:rPr>
                <w:rFonts w:cs="B Nazanin"/>
                <w:sz w:val="22"/>
                <w:rtl/>
              </w:rPr>
              <w:t>) مانع تجمع طب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ع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کوت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کول</w:t>
            </w:r>
            <w:r w:rsidRPr="002B4274">
              <w:rPr>
                <w:rFonts w:cs="B Nazanin"/>
                <w:sz w:val="22"/>
                <w:rtl/>
              </w:rPr>
              <w:t xml:space="preserve"> و عدم سنتز ک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ت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شده و منجر به مرگ حشره نابالغ و نابارور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0AEEE2CE" w14:textId="77777777" w:rsidTr="002B4274">
        <w:trPr>
          <w:cantSplit/>
        </w:trPr>
        <w:tc>
          <w:tcPr>
            <w:tcW w:w="794" w:type="dxa"/>
          </w:tcPr>
          <w:p w14:paraId="74E1EF74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AAC2A68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9E39599" w14:textId="006C5B93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ج</w:t>
            </w:r>
            <w:r w:rsidRPr="002B4274">
              <w:rPr>
                <w:rFonts w:cs="B Nazanin"/>
                <w:sz w:val="22"/>
                <w:rtl/>
              </w:rPr>
              <w:t>) باعث تجز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ه</w:t>
            </w:r>
            <w:r w:rsidRPr="002B4274">
              <w:rPr>
                <w:rFonts w:cs="B Nazanin"/>
                <w:sz w:val="22"/>
                <w:rtl/>
              </w:rPr>
              <w:t xml:space="preserve"> و غ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رفعال</w:t>
            </w:r>
            <w:r w:rsidRPr="002B4274">
              <w:rPr>
                <w:rFonts w:cs="B Nazanin"/>
                <w:sz w:val="22"/>
                <w:rtl/>
              </w:rPr>
              <w:t xml:space="preserve"> شدن هورمون جوو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شوند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1F446A33" w14:textId="77777777" w:rsidTr="002B4274">
        <w:trPr>
          <w:cantSplit/>
        </w:trPr>
        <w:tc>
          <w:tcPr>
            <w:tcW w:w="794" w:type="dxa"/>
          </w:tcPr>
          <w:p w14:paraId="097FB29C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2F3BFE0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C14A680" w14:textId="5801D02C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cs="B Nazanin" w:hint="eastAsia"/>
                <w:sz w:val="22"/>
                <w:rtl/>
              </w:rPr>
              <w:t>د</w:t>
            </w:r>
            <w:r w:rsidRPr="002B4274">
              <w:rPr>
                <w:rFonts w:cs="B Nazanin"/>
                <w:sz w:val="22"/>
                <w:rtl/>
              </w:rPr>
              <w:t xml:space="preserve">) نقص در </w:t>
            </w:r>
            <w:r w:rsidRPr="002B4274">
              <w:rPr>
                <w:rFonts w:cs="B Nazanin"/>
                <w:sz w:val="22"/>
              </w:rPr>
              <w:t>ATP</w:t>
            </w:r>
            <w:r w:rsidRPr="002B4274">
              <w:rPr>
                <w:rFonts w:cs="B Nazanin"/>
                <w:sz w:val="22"/>
                <w:rtl/>
              </w:rPr>
              <w:t xml:space="preserve"> و عدم تام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ن</w:t>
            </w:r>
            <w:r w:rsidRPr="002B4274">
              <w:rPr>
                <w:rFonts w:cs="B Nazanin"/>
                <w:sz w:val="22"/>
                <w:rtl/>
              </w:rPr>
              <w:t xml:space="preserve"> انرژ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/>
                <w:sz w:val="22"/>
                <w:rtl/>
              </w:rPr>
              <w:t xml:space="preserve"> را ا</w:t>
            </w:r>
            <w:r w:rsidRPr="002B4274">
              <w:rPr>
                <w:rFonts w:cs="B Nazanin" w:hint="cs"/>
                <w:sz w:val="22"/>
                <w:rtl/>
              </w:rPr>
              <w:t>ی</w:t>
            </w:r>
            <w:r w:rsidRPr="002B4274">
              <w:rPr>
                <w:rFonts w:cs="B Nazanin" w:hint="eastAsia"/>
                <w:sz w:val="22"/>
                <w:rtl/>
              </w:rPr>
              <w:t>جاد</w:t>
            </w:r>
            <w:r w:rsidRPr="002B4274">
              <w:rPr>
                <w:rFonts w:cs="B Nazanin"/>
                <w:sz w:val="22"/>
                <w:rtl/>
              </w:rPr>
              <w:t xml:space="preserve"> م</w:t>
            </w:r>
            <w:r w:rsidRPr="002B4274">
              <w:rPr>
                <w:rFonts w:cs="B Nazanin" w:hint="cs"/>
                <w:sz w:val="22"/>
                <w:rtl/>
              </w:rPr>
              <w:t>ی‌</w:t>
            </w:r>
            <w:r w:rsidRPr="002B4274">
              <w:rPr>
                <w:rFonts w:cs="B Nazanin" w:hint="eastAsia"/>
                <w:sz w:val="22"/>
                <w:rtl/>
              </w:rPr>
              <w:t>کنند</w:t>
            </w:r>
            <w:r w:rsidRPr="002B4274">
              <w:rPr>
                <w:rFonts w:cs="B Nazanin"/>
                <w:sz w:val="22"/>
                <w:rtl/>
              </w:rPr>
              <w:t>.</w:t>
            </w:r>
          </w:p>
        </w:tc>
      </w:tr>
      <w:tr w:rsidR="002B4274" w:rsidRPr="002B4274" w14:paraId="3C1BE577" w14:textId="77777777" w:rsidTr="002B4274">
        <w:trPr>
          <w:cantSplit/>
        </w:trPr>
        <w:tc>
          <w:tcPr>
            <w:tcW w:w="794" w:type="dxa"/>
          </w:tcPr>
          <w:p w14:paraId="1EAAEE03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79A782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4D06B3A" w14:textId="68C3D9D5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C88A143" w14:textId="3703E26C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B12234D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59A4A879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75E1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0099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7C9F3C8" w14:textId="77777777" w:rsidTr="00344021">
        <w:trPr>
          <w:cantSplit/>
        </w:trPr>
        <w:tc>
          <w:tcPr>
            <w:tcW w:w="794" w:type="dxa"/>
          </w:tcPr>
          <w:p w14:paraId="1CE02152" w14:textId="07574DEA" w:rsidR="00200CB8" w:rsidRPr="002B4274" w:rsidRDefault="005A36F0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۲۷</w:t>
            </w:r>
          </w:p>
        </w:tc>
        <w:tc>
          <w:tcPr>
            <w:tcW w:w="9411" w:type="dxa"/>
            <w:gridSpan w:val="2"/>
          </w:tcPr>
          <w:p w14:paraId="7143CE40" w14:textId="77777777" w:rsidR="00200CB8" w:rsidRPr="002B4274" w:rsidRDefault="00200CB8" w:rsidP="002B42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1C1E7A" w14:textId="67F51C2A" w:rsidR="00200CB8" w:rsidRPr="002B4274" w:rsidRDefault="00200CB8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سموم 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</w:t>
            </w:r>
            <w:r w:rsidRPr="000722AE">
              <w:rPr>
                <w:rFonts w:cs="B Nazanin"/>
                <w:sz w:val="22"/>
                <w:rtl/>
              </w:rPr>
              <w:t xml:space="preserve"> پوش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نه</w:t>
            </w:r>
            <w:r w:rsidRPr="000722AE">
              <w:rPr>
                <w:rFonts w:cs="B Nazanin"/>
                <w:sz w:val="22"/>
                <w:rtl/>
              </w:rPr>
              <w:t xml:space="preserve"> شده (</w:t>
            </w:r>
            <w:r w:rsidRPr="000722AE">
              <w:rPr>
                <w:rFonts w:cs="B Nazanin"/>
                <w:sz w:val="22"/>
              </w:rPr>
              <w:t>Microencapsulated poisons</w:t>
            </w:r>
            <w:r w:rsidRPr="000722AE">
              <w:rPr>
                <w:rFonts w:cs="B Nazanin"/>
                <w:sz w:val="22"/>
                <w:rtl/>
              </w:rPr>
              <w:t>) با چه 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باعث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و مرگ حشره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شوند؟</w:t>
            </w:r>
          </w:p>
        </w:tc>
      </w:tr>
      <w:tr w:rsidR="002B4274" w:rsidRPr="002B4274" w14:paraId="2C48A2CE" w14:textId="77777777" w:rsidTr="002B4274">
        <w:trPr>
          <w:cantSplit/>
        </w:trPr>
        <w:tc>
          <w:tcPr>
            <w:tcW w:w="794" w:type="dxa"/>
          </w:tcPr>
          <w:p w14:paraId="699A01BE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441B7CE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835353F" w14:textId="23588D3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پروتئ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در معده حشرات</w:t>
            </w:r>
          </w:p>
        </w:tc>
      </w:tr>
      <w:tr w:rsidR="002B4274" w:rsidRPr="002B4274" w14:paraId="38DB6525" w14:textId="77777777" w:rsidTr="002B4274">
        <w:trPr>
          <w:cantSplit/>
        </w:trPr>
        <w:tc>
          <w:tcPr>
            <w:tcW w:w="794" w:type="dxa"/>
          </w:tcPr>
          <w:p w14:paraId="799A887B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72DA1C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9262EBA" w14:textId="172E4163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افت</w:t>
            </w:r>
            <w:r w:rsidRPr="000722AE">
              <w:rPr>
                <w:rFonts w:cs="B Nazanin"/>
                <w:sz w:val="22"/>
                <w:rtl/>
              </w:rPr>
              <w:t xml:space="preserve"> دوز مرگبار با خورده شدن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حمل کپسول‌ها</w:t>
            </w:r>
          </w:p>
        </w:tc>
      </w:tr>
      <w:tr w:rsidR="002B4274" w:rsidRPr="002B4274" w14:paraId="42DA40DE" w14:textId="77777777" w:rsidTr="002B4274">
        <w:trPr>
          <w:cantSplit/>
        </w:trPr>
        <w:tc>
          <w:tcPr>
            <w:tcW w:w="794" w:type="dxa"/>
          </w:tcPr>
          <w:p w14:paraId="53C41288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07E04C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D3484DF" w14:textId="648F349A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 xml:space="preserve">) نقص در </w:t>
            </w:r>
            <w:r w:rsidRPr="000722AE">
              <w:rPr>
                <w:rFonts w:cs="B Nazanin"/>
                <w:sz w:val="22"/>
              </w:rPr>
              <w:t>ATP</w:t>
            </w:r>
            <w:r w:rsidRPr="000722AE">
              <w:rPr>
                <w:rFonts w:cs="B Nazanin"/>
                <w:sz w:val="22"/>
                <w:rtl/>
              </w:rPr>
              <w:t xml:space="preserve"> و عدم تام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انرژ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2B4274" w:rsidRPr="002B4274" w14:paraId="3ED67328" w14:textId="77777777" w:rsidTr="002B4274">
        <w:trPr>
          <w:cantSplit/>
        </w:trPr>
        <w:tc>
          <w:tcPr>
            <w:tcW w:w="794" w:type="dxa"/>
          </w:tcPr>
          <w:p w14:paraId="49F76707" w14:textId="77777777" w:rsidR="002B4274" w:rsidRPr="002B427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3386457" w14:textId="77777777" w:rsidR="002B4274" w:rsidRPr="002B4274" w:rsidRDefault="002B4274" w:rsidP="002B42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56E2D8F" w14:textId="64E1D64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سنتز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2B4274" w:rsidRPr="002B4274" w14:paraId="63EF640F" w14:textId="77777777" w:rsidTr="002B4274">
        <w:trPr>
          <w:cantSplit/>
        </w:trPr>
        <w:tc>
          <w:tcPr>
            <w:tcW w:w="794" w:type="dxa"/>
          </w:tcPr>
          <w:p w14:paraId="440CA5D0" w14:textId="77777777" w:rsidR="002B4274" w:rsidRPr="005429F4" w:rsidRDefault="002B4274" w:rsidP="002B42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420610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21ED3B9" w14:textId="51CF80A3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086CF99" w14:textId="79A4BA56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F8D7A2A" w14:textId="39798D63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179C13D" w14:textId="77777777" w:rsidR="008B0E4E" w:rsidRPr="002B4274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70BE8901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F69B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747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177F09B8" w14:textId="77777777" w:rsidTr="00BC661D">
        <w:trPr>
          <w:cantSplit/>
        </w:trPr>
        <w:tc>
          <w:tcPr>
            <w:tcW w:w="794" w:type="dxa"/>
          </w:tcPr>
          <w:p w14:paraId="589ADFE0" w14:textId="609473BE" w:rsidR="00200CB8" w:rsidRPr="002B4274" w:rsidRDefault="005A36F0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۲۸</w:t>
            </w:r>
          </w:p>
        </w:tc>
        <w:tc>
          <w:tcPr>
            <w:tcW w:w="9411" w:type="dxa"/>
            <w:gridSpan w:val="2"/>
          </w:tcPr>
          <w:p w14:paraId="3C624B7A" w14:textId="77777777" w:rsidR="00200CB8" w:rsidRPr="002B4274" w:rsidRDefault="00200CB8" w:rsidP="00BE45B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985A7B0" w14:textId="64A9F55B" w:rsidR="00200CB8" w:rsidRPr="002B4274" w:rsidRDefault="00200CB8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تعر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</w:t>
            </w:r>
            <w:r w:rsidRPr="000722AE">
              <w:rPr>
                <w:rFonts w:cs="B Nazanin"/>
                <w:sz w:val="22"/>
                <w:rtl/>
              </w:rPr>
              <w:t xml:space="preserve"> مقاومت به حشره‌کش‌ها توسط سازمان بهداشت جهان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(</w:t>
            </w:r>
            <w:r w:rsidRPr="000722AE">
              <w:rPr>
                <w:rFonts w:cs="B Nazanin"/>
                <w:sz w:val="22"/>
              </w:rPr>
              <w:t>WHO</w:t>
            </w:r>
            <w:r w:rsidRPr="000722AE">
              <w:rPr>
                <w:rFonts w:cs="B Nazanin"/>
                <w:sz w:val="22"/>
                <w:rtl/>
              </w:rPr>
              <w:t>)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E45B7" w:rsidRPr="002B4274" w14:paraId="451DA6D2" w14:textId="77777777" w:rsidTr="002B4274">
        <w:trPr>
          <w:cantSplit/>
        </w:trPr>
        <w:tc>
          <w:tcPr>
            <w:tcW w:w="794" w:type="dxa"/>
          </w:tcPr>
          <w:p w14:paraId="7FA49834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700437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C5E9F9A" w14:textId="47936094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توانا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/>
                <w:sz w:val="22"/>
                <w:rtl/>
              </w:rPr>
              <w:t xml:space="preserve"> حشره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زنده ماندن در برابر دوز سم که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اکثر افراد جمع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طب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همان گونه مرگبار است.</w:t>
            </w:r>
          </w:p>
        </w:tc>
      </w:tr>
      <w:tr w:rsidR="00BE45B7" w:rsidRPr="002B4274" w14:paraId="63C29DB8" w14:textId="77777777" w:rsidTr="002B4274">
        <w:trPr>
          <w:cantSplit/>
        </w:trPr>
        <w:tc>
          <w:tcPr>
            <w:tcW w:w="794" w:type="dxa"/>
          </w:tcPr>
          <w:p w14:paraId="1D9591E5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E0ABC3C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CE40C8F" w14:textId="7BECDA0A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عدم تاث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سم بر حشره در هر دوز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E45B7" w:rsidRPr="002B4274" w14:paraId="177E27BA" w14:textId="77777777" w:rsidTr="002B4274">
        <w:trPr>
          <w:cantSplit/>
        </w:trPr>
        <w:tc>
          <w:tcPr>
            <w:tcW w:w="794" w:type="dxa"/>
          </w:tcPr>
          <w:p w14:paraId="3C297888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E01C756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548DE1F" w14:textId="4875AE63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از</w:t>
            </w:r>
            <w:r w:rsidRPr="000722AE">
              <w:rPr>
                <w:rFonts w:cs="B Nazanin"/>
                <w:sz w:val="22"/>
                <w:rtl/>
              </w:rPr>
              <w:t xml:space="preserve"> به دوز بالاتر سم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کشتن حشره</w:t>
            </w:r>
          </w:p>
        </w:tc>
      </w:tr>
      <w:tr w:rsidR="00BE45B7" w:rsidRPr="002B4274" w14:paraId="177B80D8" w14:textId="77777777" w:rsidTr="002B4274">
        <w:trPr>
          <w:cantSplit/>
        </w:trPr>
        <w:tc>
          <w:tcPr>
            <w:tcW w:w="794" w:type="dxa"/>
          </w:tcPr>
          <w:p w14:paraId="5DC6C397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D4A5A76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87D3C35" w14:textId="65AFF670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تغ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در 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اثر سم در بدن حشره</w:t>
            </w:r>
          </w:p>
        </w:tc>
      </w:tr>
      <w:tr w:rsidR="00BE45B7" w:rsidRPr="002B4274" w14:paraId="2EE0E2D9" w14:textId="77777777" w:rsidTr="002B4274">
        <w:trPr>
          <w:cantSplit/>
        </w:trPr>
        <w:tc>
          <w:tcPr>
            <w:tcW w:w="794" w:type="dxa"/>
          </w:tcPr>
          <w:p w14:paraId="780A8BCC" w14:textId="77777777" w:rsidR="00BE45B7" w:rsidRPr="005429F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A20D31" w14:textId="77777777" w:rsidR="00BE45B7" w:rsidRPr="005429F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0E35E23" w14:textId="52D1F56C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BC0FF35" w14:textId="3A2D9B82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2B39D53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4FE488A6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5163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AD9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7523660" w14:textId="77777777" w:rsidTr="00CA15E0">
        <w:trPr>
          <w:cantSplit/>
        </w:trPr>
        <w:tc>
          <w:tcPr>
            <w:tcW w:w="794" w:type="dxa"/>
          </w:tcPr>
          <w:p w14:paraId="0D5B1EC6" w14:textId="06794E98" w:rsidR="00200CB8" w:rsidRPr="002B4274" w:rsidRDefault="005A36F0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۲۹</w:t>
            </w:r>
          </w:p>
        </w:tc>
        <w:tc>
          <w:tcPr>
            <w:tcW w:w="9411" w:type="dxa"/>
            <w:gridSpan w:val="2"/>
          </w:tcPr>
          <w:p w14:paraId="66BA902E" w14:textId="77777777" w:rsidR="00200CB8" w:rsidRPr="002B4274" w:rsidRDefault="00200CB8" w:rsidP="00BE45B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B6B533" w14:textId="6BDA9F88" w:rsidR="00200CB8" w:rsidRPr="002B4274" w:rsidRDefault="00200CB8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اقدامات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مقاومت در حشرات توص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ه</w:t>
            </w:r>
            <w:r w:rsidRPr="000722AE">
              <w:rPr>
                <w:rFonts w:cs="B Nazanin"/>
                <w:sz w:val="22"/>
                <w:rtl/>
              </w:rPr>
              <w:t xml:space="preserve"> شده است؟</w:t>
            </w:r>
          </w:p>
        </w:tc>
      </w:tr>
      <w:tr w:rsidR="00BE45B7" w:rsidRPr="002B4274" w14:paraId="5153E829" w14:textId="77777777" w:rsidTr="002B4274">
        <w:trPr>
          <w:cantSplit/>
        </w:trPr>
        <w:tc>
          <w:tcPr>
            <w:tcW w:w="794" w:type="dxa"/>
          </w:tcPr>
          <w:p w14:paraId="07FCDA58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A5110CD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2FE501A" w14:textId="6DE5A012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 xml:space="preserve">) استفاده مداوم از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نوع سم با دوز ثابت</w:t>
            </w:r>
          </w:p>
        </w:tc>
      </w:tr>
      <w:tr w:rsidR="00BE45B7" w:rsidRPr="002B4274" w14:paraId="3C5E36CD" w14:textId="77777777" w:rsidTr="002B4274">
        <w:trPr>
          <w:cantSplit/>
        </w:trPr>
        <w:tc>
          <w:tcPr>
            <w:tcW w:w="794" w:type="dxa"/>
          </w:tcPr>
          <w:p w14:paraId="1AFE4A42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87385E4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2E45357" w14:textId="1D3AB2D3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سمپاش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وس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/>
                <w:sz w:val="22"/>
                <w:rtl/>
              </w:rPr>
              <w:t xml:space="preserve"> در تمام منطقه آلوده</w:t>
            </w:r>
          </w:p>
        </w:tc>
      </w:tr>
      <w:tr w:rsidR="00BE45B7" w:rsidRPr="002B4274" w14:paraId="4DCD0E6A" w14:textId="77777777" w:rsidTr="002B4274">
        <w:trPr>
          <w:cantSplit/>
        </w:trPr>
        <w:tc>
          <w:tcPr>
            <w:tcW w:w="794" w:type="dxa"/>
          </w:tcPr>
          <w:p w14:paraId="05693C9B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146A987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EE261C0" w14:textId="6FEB0BDC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استفاده از سموم با ماندگار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شتر</w:t>
            </w:r>
          </w:p>
        </w:tc>
      </w:tr>
      <w:tr w:rsidR="00BE45B7" w:rsidRPr="002B4274" w14:paraId="4F849B5B" w14:textId="77777777" w:rsidTr="002B4274">
        <w:trPr>
          <w:cantSplit/>
        </w:trPr>
        <w:tc>
          <w:tcPr>
            <w:tcW w:w="794" w:type="dxa"/>
          </w:tcPr>
          <w:p w14:paraId="4EAEE886" w14:textId="77777777" w:rsidR="00BE45B7" w:rsidRPr="002B427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1B4BBA" w14:textId="77777777" w:rsidR="00BE45B7" w:rsidRPr="002B4274" w:rsidRDefault="00BE45B7" w:rsidP="00BE45B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D34D963" w14:textId="2732F481" w:rsidR="00BE45B7" w:rsidRPr="002B427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جاد</w:t>
            </w:r>
            <w:r w:rsidRPr="000722AE">
              <w:rPr>
                <w:rFonts w:cs="B Nazanin"/>
                <w:sz w:val="22"/>
                <w:rtl/>
              </w:rPr>
              <w:t xml:space="preserve"> تنوع در دوز مورد استفاده</w:t>
            </w:r>
          </w:p>
        </w:tc>
      </w:tr>
      <w:tr w:rsidR="00BE45B7" w:rsidRPr="002B4274" w14:paraId="6A0910A7" w14:textId="77777777" w:rsidTr="002B4274">
        <w:trPr>
          <w:cantSplit/>
        </w:trPr>
        <w:tc>
          <w:tcPr>
            <w:tcW w:w="794" w:type="dxa"/>
          </w:tcPr>
          <w:p w14:paraId="2D48DD95" w14:textId="77777777" w:rsidR="00BE45B7" w:rsidRPr="005429F4" w:rsidRDefault="00BE45B7" w:rsidP="00BE45B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6969B4" w14:textId="77777777" w:rsidR="00BE45B7" w:rsidRPr="005429F4" w:rsidRDefault="00BE45B7" w:rsidP="00BE45B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767A347" w14:textId="392E6A93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4BB5D66" w14:textId="63B0E525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453B7C7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2CC0658F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2ADC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0825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7AEB97F" w14:textId="77777777" w:rsidTr="00972DDC">
        <w:trPr>
          <w:cantSplit/>
        </w:trPr>
        <w:tc>
          <w:tcPr>
            <w:tcW w:w="794" w:type="dxa"/>
          </w:tcPr>
          <w:p w14:paraId="6C04EB00" w14:textId="6E670353" w:rsidR="00200CB8" w:rsidRPr="002B4274" w:rsidRDefault="005A36F0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۳۰</w:t>
            </w:r>
          </w:p>
        </w:tc>
        <w:tc>
          <w:tcPr>
            <w:tcW w:w="9411" w:type="dxa"/>
            <w:gridSpan w:val="2"/>
          </w:tcPr>
          <w:p w14:paraId="00DCAF29" w14:textId="77777777" w:rsidR="00200CB8" w:rsidRPr="002B4274" w:rsidRDefault="00200CB8" w:rsidP="0016264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4E01F9" w14:textId="6E996309" w:rsidR="00200CB8" w:rsidRPr="002B4274" w:rsidRDefault="00200CB8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هدف از مبارزه با جوندگان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162641" w:rsidRPr="002B4274" w14:paraId="7A00512C" w14:textId="77777777" w:rsidTr="002B4274">
        <w:trPr>
          <w:cantSplit/>
        </w:trPr>
        <w:tc>
          <w:tcPr>
            <w:tcW w:w="794" w:type="dxa"/>
          </w:tcPr>
          <w:p w14:paraId="650F29B5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1BFE62A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9ED91D5" w14:textId="3682BDB6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با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/>
                <w:sz w:val="22"/>
                <w:rtl/>
              </w:rPr>
              <w:t xml:space="preserve"> مح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ط</w:t>
            </w:r>
            <w:r w:rsidRPr="000722AE">
              <w:rPr>
                <w:rFonts w:cs="B Nazanin"/>
                <w:sz w:val="22"/>
                <w:rtl/>
              </w:rPr>
              <w:t xml:space="preserve">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</w:t>
            </w:r>
          </w:p>
        </w:tc>
      </w:tr>
      <w:tr w:rsidR="00162641" w:rsidRPr="002B4274" w14:paraId="0EDC5E74" w14:textId="77777777" w:rsidTr="002B4274">
        <w:trPr>
          <w:cantSplit/>
        </w:trPr>
        <w:tc>
          <w:tcPr>
            <w:tcW w:w="794" w:type="dxa"/>
          </w:tcPr>
          <w:p w14:paraId="7936F90C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CFD2922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71FED39" w14:textId="50B4AD75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تام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سلامت انسان،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خسارات مال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و بهداشت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،</w:t>
            </w:r>
            <w:r w:rsidRPr="000722AE">
              <w:rPr>
                <w:rFonts w:cs="B Nazanin"/>
                <w:sz w:val="22"/>
                <w:rtl/>
              </w:rPr>
              <w:t xml:space="preserve"> نابود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کاهش جمع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جانوران موذ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162641" w:rsidRPr="002B4274" w14:paraId="519CFFF0" w14:textId="77777777" w:rsidTr="002B4274">
        <w:trPr>
          <w:cantSplit/>
        </w:trPr>
        <w:tc>
          <w:tcPr>
            <w:tcW w:w="794" w:type="dxa"/>
          </w:tcPr>
          <w:p w14:paraId="37204B34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F1D32B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43F0B31" w14:textId="3E6F4024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افزا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</w:t>
            </w:r>
            <w:r w:rsidRPr="000722AE">
              <w:rPr>
                <w:rFonts w:cs="B Nazanin"/>
                <w:sz w:val="22"/>
                <w:rtl/>
              </w:rPr>
              <w:t xml:space="preserve"> جمع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پرندگان شکار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162641" w:rsidRPr="002B4274" w14:paraId="72582AE3" w14:textId="77777777" w:rsidTr="002B4274">
        <w:trPr>
          <w:cantSplit/>
        </w:trPr>
        <w:tc>
          <w:tcPr>
            <w:tcW w:w="794" w:type="dxa"/>
          </w:tcPr>
          <w:p w14:paraId="0F136951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6BBF4B5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3A7AB02" w14:textId="4CFC685D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مثل جوندگان</w:t>
            </w:r>
          </w:p>
        </w:tc>
      </w:tr>
      <w:tr w:rsidR="00162641" w:rsidRPr="002B4274" w14:paraId="14A916FE" w14:textId="77777777" w:rsidTr="002B4274">
        <w:trPr>
          <w:cantSplit/>
        </w:trPr>
        <w:tc>
          <w:tcPr>
            <w:tcW w:w="794" w:type="dxa"/>
          </w:tcPr>
          <w:p w14:paraId="3B724B63" w14:textId="77777777" w:rsidR="00162641" w:rsidRPr="005429F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C2F7CC" w14:textId="77777777" w:rsidR="00162641" w:rsidRPr="005429F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518BD77" w14:textId="390FA478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8255DAC" w14:textId="7264D2DD" w:rsidR="008B0E4E" w:rsidRDefault="008B0E4E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0D20E44" w14:textId="6468C088" w:rsidR="00200CB8" w:rsidRDefault="00200CB8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1AF1493" w14:textId="77777777" w:rsidR="00200CB8" w:rsidRPr="002B4274" w:rsidRDefault="00200CB8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0ED65E02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542F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7041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1B4CD61B" w14:textId="77777777" w:rsidTr="00620A7C">
        <w:trPr>
          <w:cantSplit/>
        </w:trPr>
        <w:tc>
          <w:tcPr>
            <w:tcW w:w="794" w:type="dxa"/>
          </w:tcPr>
          <w:p w14:paraId="50E137E2" w14:textId="77777777" w:rsidR="00200CB8" w:rsidRPr="002B4274" w:rsidRDefault="00200CB8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7A6552" w14:textId="77777777" w:rsidR="00200CB8" w:rsidRPr="002B4274" w:rsidRDefault="00200CB8" w:rsidP="0016264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A18A8B" w14:textId="3F133135" w:rsidR="00200CB8" w:rsidRPr="002B4274" w:rsidRDefault="00200CB8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۳۱. انواع جوند‌ه‌کش‌ها کدامند؟</w:t>
            </w:r>
          </w:p>
        </w:tc>
      </w:tr>
      <w:tr w:rsidR="00162641" w:rsidRPr="002B4274" w14:paraId="16038611" w14:textId="77777777" w:rsidTr="002B4274">
        <w:trPr>
          <w:cantSplit/>
        </w:trPr>
        <w:tc>
          <w:tcPr>
            <w:tcW w:w="794" w:type="dxa"/>
          </w:tcPr>
          <w:p w14:paraId="6DBE9AF4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44B77FA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E469D0C" w14:textId="5E53977E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حشره‌کش‌ها، علف‌کش‌ها، قارچ‌کش‌ها</w:t>
            </w:r>
          </w:p>
        </w:tc>
      </w:tr>
      <w:tr w:rsidR="00162641" w:rsidRPr="002B4274" w14:paraId="25C5FEC2" w14:textId="77777777" w:rsidTr="002B4274">
        <w:trPr>
          <w:cantSplit/>
        </w:trPr>
        <w:tc>
          <w:tcPr>
            <w:tcW w:w="794" w:type="dxa"/>
          </w:tcPr>
          <w:p w14:paraId="203AF034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01DACF2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D808047" w14:textId="47E7A36D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،</w:t>
            </w:r>
            <w:r w:rsidRPr="000722AE">
              <w:rPr>
                <w:rFonts w:cs="B Nazanin"/>
                <w:sz w:val="22"/>
                <w:rtl/>
              </w:rPr>
              <w:t xml:space="preserve">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دالاثر،</w:t>
            </w:r>
            <w:r w:rsidRPr="000722AE">
              <w:rPr>
                <w:rFonts w:cs="B Nazanin"/>
                <w:sz w:val="22"/>
                <w:rtl/>
              </w:rPr>
              <w:t xml:space="preserve">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162641" w:rsidRPr="002B4274" w14:paraId="38B12C7E" w14:textId="77777777" w:rsidTr="002B4274">
        <w:trPr>
          <w:cantSplit/>
        </w:trPr>
        <w:tc>
          <w:tcPr>
            <w:tcW w:w="794" w:type="dxa"/>
          </w:tcPr>
          <w:p w14:paraId="37CB1F96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6877F6F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73072CF" w14:textId="1C756098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ارگانوکلر، ارگانوفسفره، کاربامات</w:t>
            </w:r>
          </w:p>
        </w:tc>
      </w:tr>
      <w:tr w:rsidR="00162641" w:rsidRPr="002B4274" w14:paraId="76537C22" w14:textId="77777777" w:rsidTr="002B4274">
        <w:trPr>
          <w:cantSplit/>
        </w:trPr>
        <w:tc>
          <w:tcPr>
            <w:tcW w:w="794" w:type="dxa"/>
          </w:tcPr>
          <w:p w14:paraId="0004A795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9DAF62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55E1B8B" w14:textId="5E077272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پودر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،</w:t>
            </w:r>
            <w:r w:rsidRPr="000722AE">
              <w:rPr>
                <w:rFonts w:cs="B Nazanin"/>
                <w:sz w:val="22"/>
                <w:rtl/>
              </w:rPr>
              <w:t xml:space="preserve"> 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ع،</w:t>
            </w:r>
            <w:r w:rsidRPr="000722AE">
              <w:rPr>
                <w:rFonts w:cs="B Nazanin"/>
                <w:sz w:val="22"/>
                <w:rtl/>
              </w:rPr>
              <w:t xml:space="preserve"> گرانول</w:t>
            </w:r>
          </w:p>
        </w:tc>
      </w:tr>
      <w:tr w:rsidR="00162641" w:rsidRPr="002B4274" w14:paraId="00DC9ADB" w14:textId="77777777" w:rsidTr="002B4274">
        <w:trPr>
          <w:cantSplit/>
        </w:trPr>
        <w:tc>
          <w:tcPr>
            <w:tcW w:w="794" w:type="dxa"/>
          </w:tcPr>
          <w:p w14:paraId="7BCE1FFB" w14:textId="77777777" w:rsidR="00162641" w:rsidRPr="005429F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ADD54C" w14:textId="77777777" w:rsidR="00162641" w:rsidRPr="005429F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C18CE28" w14:textId="7BCB3EAF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F30AEFE" w14:textId="59AFA11C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1C48590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7DBAED1B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B848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CD4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162641" w:rsidRPr="002B4274" w14:paraId="580E7B17" w14:textId="77777777" w:rsidTr="00B46231">
        <w:trPr>
          <w:cantSplit/>
        </w:trPr>
        <w:tc>
          <w:tcPr>
            <w:tcW w:w="794" w:type="dxa"/>
          </w:tcPr>
          <w:p w14:paraId="07271894" w14:textId="669826D2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6EA516F8" w14:textId="77777777" w:rsidR="00162641" w:rsidRPr="002B4274" w:rsidRDefault="00162641" w:rsidP="0016264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F1EB4E4" w14:textId="0427B91E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مبارزه با موش خانگ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استفاده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شود؟</w:t>
            </w:r>
          </w:p>
        </w:tc>
      </w:tr>
      <w:tr w:rsidR="00162641" w:rsidRPr="002B4274" w14:paraId="52DF1B5B" w14:textId="77777777" w:rsidTr="002B4274">
        <w:trPr>
          <w:cantSplit/>
        </w:trPr>
        <w:tc>
          <w:tcPr>
            <w:tcW w:w="794" w:type="dxa"/>
          </w:tcPr>
          <w:p w14:paraId="3E94FE0B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4E2B9EB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90368FA" w14:textId="73303892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ه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دروژن</w:t>
            </w:r>
          </w:p>
        </w:tc>
      </w:tr>
      <w:tr w:rsidR="00162641" w:rsidRPr="002B4274" w14:paraId="3BA1B8F4" w14:textId="77777777" w:rsidTr="002B4274">
        <w:trPr>
          <w:cantSplit/>
        </w:trPr>
        <w:tc>
          <w:tcPr>
            <w:tcW w:w="794" w:type="dxa"/>
          </w:tcPr>
          <w:p w14:paraId="54295869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13192A1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5D30633" w14:textId="1BF72144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برومومتان</w:t>
            </w:r>
          </w:p>
        </w:tc>
      </w:tr>
      <w:tr w:rsidR="00162641" w:rsidRPr="002B4274" w14:paraId="43457FA2" w14:textId="77777777" w:rsidTr="002B4274">
        <w:trPr>
          <w:cantSplit/>
        </w:trPr>
        <w:tc>
          <w:tcPr>
            <w:tcW w:w="794" w:type="dxa"/>
          </w:tcPr>
          <w:p w14:paraId="46414E2B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260A62E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0D41564" w14:textId="72C3FAA7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اکس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کربن</w:t>
            </w:r>
          </w:p>
        </w:tc>
      </w:tr>
      <w:tr w:rsidR="00162641" w:rsidRPr="002B4274" w14:paraId="6EDBF67F" w14:textId="77777777" w:rsidTr="002B4274">
        <w:trPr>
          <w:cantSplit/>
        </w:trPr>
        <w:tc>
          <w:tcPr>
            <w:tcW w:w="794" w:type="dxa"/>
          </w:tcPr>
          <w:p w14:paraId="5C3E4FAD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D839A47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CC28E5B" w14:textId="6373C769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منواکس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کربن</w:t>
            </w:r>
          </w:p>
        </w:tc>
      </w:tr>
      <w:tr w:rsidR="00162641" w:rsidRPr="002B4274" w14:paraId="68D76D1D" w14:textId="77777777" w:rsidTr="002B4274">
        <w:trPr>
          <w:cantSplit/>
        </w:trPr>
        <w:tc>
          <w:tcPr>
            <w:tcW w:w="794" w:type="dxa"/>
          </w:tcPr>
          <w:p w14:paraId="078C643F" w14:textId="77777777" w:rsidR="00162641" w:rsidRPr="005429F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EE6CFA" w14:textId="77777777" w:rsidR="00162641" w:rsidRPr="005429F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0E967D6" w14:textId="316D8CE9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2C3A4D4" w14:textId="74AF42B9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29FAB79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7B785471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0356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D80D" w14:textId="77777777" w:rsidR="002B4274" w:rsidRPr="005429F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233536E4" w14:textId="77777777" w:rsidTr="008125ED">
        <w:trPr>
          <w:cantSplit/>
        </w:trPr>
        <w:tc>
          <w:tcPr>
            <w:tcW w:w="794" w:type="dxa"/>
          </w:tcPr>
          <w:p w14:paraId="524C7E91" w14:textId="562E4D84" w:rsidR="00200CB8" w:rsidRPr="002B4274" w:rsidRDefault="005A36F0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۳۳</w:t>
            </w:r>
          </w:p>
        </w:tc>
        <w:tc>
          <w:tcPr>
            <w:tcW w:w="9411" w:type="dxa"/>
            <w:gridSpan w:val="2"/>
          </w:tcPr>
          <w:p w14:paraId="1E1C0DDE" w14:textId="77777777" w:rsidR="00200CB8" w:rsidRPr="002B4274" w:rsidRDefault="00200CB8" w:rsidP="0016264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D96646" w14:textId="397F47DA" w:rsidR="00200CB8" w:rsidRPr="002B4274" w:rsidRDefault="00200CB8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اثر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کلس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/>
                <w:sz w:val="22"/>
                <w:rtl/>
              </w:rPr>
              <w:t xml:space="preserve"> به عنوان جوند‌ه‌کش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162641" w:rsidRPr="002B4274" w14:paraId="16E1FDA0" w14:textId="77777777" w:rsidTr="002B4274">
        <w:trPr>
          <w:cantSplit/>
        </w:trPr>
        <w:tc>
          <w:tcPr>
            <w:tcW w:w="794" w:type="dxa"/>
          </w:tcPr>
          <w:p w14:paraId="4B8789CA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9BDF6BB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7AF306F" w14:textId="3A87276F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اختلال در انعقاد خون</w:t>
            </w:r>
          </w:p>
        </w:tc>
      </w:tr>
      <w:tr w:rsidR="00162641" w:rsidRPr="002B4274" w14:paraId="4774C7C7" w14:textId="77777777" w:rsidTr="002B4274">
        <w:trPr>
          <w:cantSplit/>
        </w:trPr>
        <w:tc>
          <w:tcPr>
            <w:tcW w:w="794" w:type="dxa"/>
          </w:tcPr>
          <w:p w14:paraId="76CB9ACB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BFE5C5F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82AA7D0" w14:textId="6E00B360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و مرگ جونده</w:t>
            </w:r>
          </w:p>
        </w:tc>
      </w:tr>
      <w:tr w:rsidR="00162641" w:rsidRPr="002B4274" w14:paraId="65F83EEA" w14:textId="77777777" w:rsidTr="002B4274">
        <w:trPr>
          <w:cantSplit/>
        </w:trPr>
        <w:tc>
          <w:tcPr>
            <w:tcW w:w="794" w:type="dxa"/>
          </w:tcPr>
          <w:p w14:paraId="662108BD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5926A2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32BE4E1" w14:textId="2BEE52DA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تاث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بر اعصاب مرکز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162641" w:rsidRPr="002B4274" w14:paraId="514E8DFE" w14:textId="77777777" w:rsidTr="002B4274">
        <w:trPr>
          <w:cantSplit/>
        </w:trPr>
        <w:tc>
          <w:tcPr>
            <w:tcW w:w="794" w:type="dxa"/>
          </w:tcPr>
          <w:p w14:paraId="7F92732B" w14:textId="77777777" w:rsidR="00162641" w:rsidRPr="002B427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059227F" w14:textId="77777777" w:rsidR="00162641" w:rsidRPr="002B4274" w:rsidRDefault="00162641" w:rsidP="0016264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68D2EF0" w14:textId="70ED3B1A" w:rsidR="00162641" w:rsidRPr="002B427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اختلال در متابول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</w:p>
        </w:tc>
      </w:tr>
      <w:tr w:rsidR="00162641" w:rsidRPr="002B4274" w14:paraId="17B17999" w14:textId="77777777" w:rsidTr="002B4274">
        <w:trPr>
          <w:cantSplit/>
        </w:trPr>
        <w:tc>
          <w:tcPr>
            <w:tcW w:w="794" w:type="dxa"/>
          </w:tcPr>
          <w:p w14:paraId="4DAA3D30" w14:textId="77777777" w:rsidR="00162641" w:rsidRPr="005429F4" w:rsidRDefault="00162641" w:rsidP="0016264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FA3434" w14:textId="77777777" w:rsidR="00162641" w:rsidRPr="005429F4" w:rsidRDefault="00162641" w:rsidP="001626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5429F4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4BACF88" w14:textId="37F244DF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490177" w14:textId="741C21CA" w:rsidR="00162641" w:rsidRDefault="00162641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6494607" w14:textId="63F1B2C1" w:rsidR="00162641" w:rsidRDefault="00162641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ED41F76" w14:textId="77777777" w:rsidR="00162641" w:rsidRPr="002B4274" w:rsidRDefault="00162641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0E378ADB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6BF0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1F9" w14:textId="77777777" w:rsidR="002B4274" w:rsidRPr="00162641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743B6CF1" w14:textId="77777777" w:rsidTr="00E01966">
        <w:trPr>
          <w:cantSplit/>
        </w:trPr>
        <w:tc>
          <w:tcPr>
            <w:tcW w:w="794" w:type="dxa"/>
          </w:tcPr>
          <w:p w14:paraId="03D6AE88" w14:textId="10F24659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۳۴</w:t>
            </w:r>
          </w:p>
        </w:tc>
        <w:tc>
          <w:tcPr>
            <w:tcW w:w="9411" w:type="dxa"/>
            <w:gridSpan w:val="2"/>
          </w:tcPr>
          <w:p w14:paraId="1E3C487D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17DB0D" w14:textId="426E2C4D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پادزهر مسموم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با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66579E" w:rsidRPr="002B4274" w14:paraId="13F6E71D" w14:textId="77777777" w:rsidTr="002B4274">
        <w:trPr>
          <w:cantSplit/>
        </w:trPr>
        <w:tc>
          <w:tcPr>
            <w:tcW w:w="794" w:type="dxa"/>
          </w:tcPr>
          <w:p w14:paraId="26CF570F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B4B9783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E007E38" w14:textId="2C678540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/>
                <w:sz w:val="22"/>
              </w:rPr>
              <w:t>K1</w:t>
            </w:r>
          </w:p>
        </w:tc>
      </w:tr>
      <w:tr w:rsidR="0066579E" w:rsidRPr="002B4274" w14:paraId="49474DE7" w14:textId="77777777" w:rsidTr="002B4274">
        <w:trPr>
          <w:cantSplit/>
        </w:trPr>
        <w:tc>
          <w:tcPr>
            <w:tcW w:w="794" w:type="dxa"/>
          </w:tcPr>
          <w:p w14:paraId="020D02EE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8360B33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C5879D8" w14:textId="1A6FA47F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تزر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ق</w:t>
            </w:r>
            <w:r w:rsidRPr="000722AE">
              <w:rPr>
                <w:rFonts w:cs="B Nazanin"/>
                <w:sz w:val="22"/>
                <w:rtl/>
              </w:rPr>
              <w:t xml:space="preserve"> آمپول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آم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و کلس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66579E" w:rsidRPr="002B4274" w14:paraId="13590AB6" w14:textId="77777777" w:rsidTr="002B4274">
        <w:trPr>
          <w:cantSplit/>
        </w:trPr>
        <w:tc>
          <w:tcPr>
            <w:tcW w:w="794" w:type="dxa"/>
          </w:tcPr>
          <w:p w14:paraId="4F84691D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C16157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6C01E5A" w14:textId="4806511C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پروس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و کلس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تون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66579E" w:rsidRPr="002B4274" w14:paraId="495A652A" w14:textId="77777777" w:rsidTr="002B4274">
        <w:trPr>
          <w:cantSplit/>
        </w:trPr>
        <w:tc>
          <w:tcPr>
            <w:tcW w:w="794" w:type="dxa"/>
          </w:tcPr>
          <w:p w14:paraId="59FC9B71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AE42826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DE51B70" w14:textId="3562891F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ناشناخته است</w:t>
            </w:r>
          </w:p>
        </w:tc>
      </w:tr>
      <w:tr w:rsidR="0066579E" w:rsidRPr="002B4274" w14:paraId="33B839C8" w14:textId="77777777" w:rsidTr="002B4274">
        <w:trPr>
          <w:cantSplit/>
        </w:trPr>
        <w:tc>
          <w:tcPr>
            <w:tcW w:w="794" w:type="dxa"/>
          </w:tcPr>
          <w:p w14:paraId="2BE7CF0E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FF1AE8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4BE28BD" w14:textId="41D9C7EC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AD79036" w14:textId="31E3AAA5" w:rsidR="005429F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6164500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79FA9EC5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053B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32D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79E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66579E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207007FA" w14:textId="77777777" w:rsidTr="00FF68EC">
        <w:trPr>
          <w:cantSplit/>
        </w:trPr>
        <w:tc>
          <w:tcPr>
            <w:tcW w:w="794" w:type="dxa"/>
          </w:tcPr>
          <w:p w14:paraId="1EA9E999" w14:textId="6D503E1C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۳۵</w:t>
            </w:r>
          </w:p>
        </w:tc>
        <w:tc>
          <w:tcPr>
            <w:tcW w:w="9411" w:type="dxa"/>
            <w:gridSpan w:val="2"/>
          </w:tcPr>
          <w:p w14:paraId="707ABB06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F77C80" w14:textId="46D34F37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مرگ موش، ماده‌ا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پودر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سف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و نرم و نامحلول در آب که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انسان و پستانداران بس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ار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است، در کدام دسته از جوند‌ه‌کش‌ها قرار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رد؟</w:t>
            </w:r>
          </w:p>
        </w:tc>
      </w:tr>
      <w:tr w:rsidR="0066579E" w:rsidRPr="002B4274" w14:paraId="4CB91AD7" w14:textId="77777777" w:rsidTr="002B4274">
        <w:trPr>
          <w:cantSplit/>
        </w:trPr>
        <w:tc>
          <w:tcPr>
            <w:tcW w:w="794" w:type="dxa"/>
          </w:tcPr>
          <w:p w14:paraId="04EED49F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95F8039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FC6E7D8" w14:textId="55FBC660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4D0FDA92" w14:textId="77777777" w:rsidTr="002B4274">
        <w:trPr>
          <w:cantSplit/>
        </w:trPr>
        <w:tc>
          <w:tcPr>
            <w:tcW w:w="794" w:type="dxa"/>
          </w:tcPr>
          <w:p w14:paraId="74478DFB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81EDB41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2CE3D3B" w14:textId="36F631C2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اد</w:t>
            </w:r>
            <w:r w:rsidRPr="000722AE">
              <w:rPr>
                <w:rFonts w:cs="B Nazanin"/>
                <w:sz w:val="22"/>
                <w:rtl/>
              </w:rPr>
              <w:t xml:space="preserve"> (کر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66579E" w:rsidRPr="002B4274" w14:paraId="015DE946" w14:textId="77777777" w:rsidTr="002B4274">
        <w:trPr>
          <w:cantSplit/>
        </w:trPr>
        <w:tc>
          <w:tcPr>
            <w:tcW w:w="794" w:type="dxa"/>
          </w:tcPr>
          <w:p w14:paraId="74410095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CC04365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6E66FDA" w14:textId="1DDFB400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متوسط</w:t>
            </w:r>
          </w:p>
        </w:tc>
      </w:tr>
      <w:tr w:rsidR="0066579E" w:rsidRPr="002B4274" w14:paraId="57045844" w14:textId="77777777" w:rsidTr="002B4274">
        <w:trPr>
          <w:cantSplit/>
        </w:trPr>
        <w:tc>
          <w:tcPr>
            <w:tcW w:w="794" w:type="dxa"/>
          </w:tcPr>
          <w:p w14:paraId="0ACAC546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FED3AB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E0AFFCF" w14:textId="2A091348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466A5CB0" w14:textId="77777777" w:rsidTr="002B4274">
        <w:trPr>
          <w:cantSplit/>
        </w:trPr>
        <w:tc>
          <w:tcPr>
            <w:tcW w:w="794" w:type="dxa"/>
          </w:tcPr>
          <w:p w14:paraId="5CBB0367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7E6EB9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4A09517" w14:textId="1BD566A7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0B49ADB" w14:textId="77777777" w:rsidR="005429F4" w:rsidRPr="002B4274" w:rsidRDefault="005429F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2B4274" w:rsidRPr="002B4274" w14:paraId="30C2D0D1" w14:textId="77777777" w:rsidTr="002B4274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36A0" w14:textId="77777777" w:rsidR="002B4274" w:rsidRPr="002B4274" w:rsidRDefault="002B4274" w:rsidP="002B4274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C27" w14:textId="77777777" w:rsidR="002B4274" w:rsidRPr="002B4274" w:rsidRDefault="002B4274" w:rsidP="002B42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28CEEE60" w14:textId="77777777" w:rsidTr="00E603B7">
        <w:trPr>
          <w:cantSplit/>
        </w:trPr>
        <w:tc>
          <w:tcPr>
            <w:tcW w:w="794" w:type="dxa"/>
          </w:tcPr>
          <w:p w14:paraId="3CD1A3F0" w14:textId="4B771570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۳</w:t>
            </w:r>
            <w:r>
              <w:rPr>
                <w:rFonts w:cs="B Nazanin"/>
                <w:sz w:val="22"/>
                <w:rtl/>
              </w:rPr>
              <w:t>۶</w:t>
            </w:r>
          </w:p>
        </w:tc>
        <w:tc>
          <w:tcPr>
            <w:tcW w:w="9411" w:type="dxa"/>
            <w:gridSpan w:val="2"/>
          </w:tcPr>
          <w:p w14:paraId="35A2AD67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B765F3" w14:textId="3B7D3533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نک</w:t>
            </w:r>
            <w:r w:rsidRPr="000722AE">
              <w:rPr>
                <w:rFonts w:cs="B Nazanin"/>
                <w:sz w:val="22"/>
                <w:rtl/>
              </w:rPr>
              <w:t xml:space="preserve"> فسفا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جزو کدام دسته از جوند‌ه‌کش‌ها طبقه‌بند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شده است؟</w:t>
            </w:r>
          </w:p>
        </w:tc>
      </w:tr>
      <w:tr w:rsidR="0066579E" w:rsidRPr="002B4274" w14:paraId="641DC6FB" w14:textId="77777777" w:rsidTr="002B4274">
        <w:trPr>
          <w:cantSplit/>
        </w:trPr>
        <w:tc>
          <w:tcPr>
            <w:tcW w:w="794" w:type="dxa"/>
          </w:tcPr>
          <w:p w14:paraId="259B9D36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DEAED44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89D42F1" w14:textId="00000E7C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اد</w:t>
            </w:r>
          </w:p>
        </w:tc>
      </w:tr>
      <w:tr w:rsidR="0066579E" w:rsidRPr="002B4274" w14:paraId="7FC9727C" w14:textId="77777777" w:rsidTr="002B4274">
        <w:trPr>
          <w:cantSplit/>
        </w:trPr>
        <w:tc>
          <w:tcPr>
            <w:tcW w:w="794" w:type="dxa"/>
          </w:tcPr>
          <w:p w14:paraId="65676432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A7BCA46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A0BBFCB" w14:textId="1D385D67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متوسط</w:t>
            </w:r>
          </w:p>
        </w:tc>
      </w:tr>
      <w:tr w:rsidR="0066579E" w:rsidRPr="002B4274" w14:paraId="52EEC29D" w14:textId="77777777" w:rsidTr="002B4274">
        <w:trPr>
          <w:cantSplit/>
        </w:trPr>
        <w:tc>
          <w:tcPr>
            <w:tcW w:w="794" w:type="dxa"/>
          </w:tcPr>
          <w:p w14:paraId="6E39F189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F40397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F3A8436" w14:textId="1663EE4C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کم</w:t>
            </w:r>
          </w:p>
        </w:tc>
      </w:tr>
      <w:tr w:rsidR="0066579E" w:rsidRPr="002B4274" w14:paraId="4AA883A3" w14:textId="77777777" w:rsidTr="002B4274">
        <w:trPr>
          <w:cantSplit/>
        </w:trPr>
        <w:tc>
          <w:tcPr>
            <w:tcW w:w="794" w:type="dxa"/>
          </w:tcPr>
          <w:p w14:paraId="2CACE750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032BF95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5EC709A" w14:textId="12B98B84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352E6CC5" w14:textId="77777777" w:rsidTr="002B4274">
        <w:trPr>
          <w:cantSplit/>
        </w:trPr>
        <w:tc>
          <w:tcPr>
            <w:tcW w:w="794" w:type="dxa"/>
          </w:tcPr>
          <w:p w14:paraId="3DCED536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D66005" w14:textId="77777777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B8A209E" w14:textId="6E285983" w:rsidR="002B4274" w:rsidRDefault="002B4274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CFEDDD8" w14:textId="57C55C30" w:rsidR="00162641" w:rsidRDefault="00162641" w:rsidP="00A42DD6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6B6495E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A2966AE" w14:textId="586D8DC9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3EF955F7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D848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2F66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6D8B4BDA" w14:textId="77777777" w:rsidTr="0075211C">
        <w:trPr>
          <w:cantSplit/>
        </w:trPr>
        <w:tc>
          <w:tcPr>
            <w:tcW w:w="794" w:type="dxa"/>
          </w:tcPr>
          <w:p w14:paraId="7E63AC82" w14:textId="03C7F3B6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۳۷</w:t>
            </w:r>
          </w:p>
        </w:tc>
        <w:tc>
          <w:tcPr>
            <w:tcW w:w="9411" w:type="dxa"/>
            <w:gridSpan w:val="2"/>
          </w:tcPr>
          <w:p w14:paraId="5A795549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A836376" w14:textId="764DA164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کدام جوند‌ه‌کش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کم، دارا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ماده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گلوکوز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 که باعث استفراغ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شده و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پوست به شدت محرک است؟</w:t>
            </w:r>
          </w:p>
        </w:tc>
      </w:tr>
      <w:tr w:rsidR="0066579E" w:rsidRPr="002B4274" w14:paraId="6A800CE7" w14:textId="77777777" w:rsidTr="00B46231">
        <w:trPr>
          <w:cantSplit/>
        </w:trPr>
        <w:tc>
          <w:tcPr>
            <w:tcW w:w="794" w:type="dxa"/>
          </w:tcPr>
          <w:p w14:paraId="13E9EDEC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05936CD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9981590" w14:textId="1CC383D1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نوروبروما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</w:p>
        </w:tc>
      </w:tr>
      <w:tr w:rsidR="0066579E" w:rsidRPr="002B4274" w14:paraId="72802177" w14:textId="77777777" w:rsidTr="00B46231">
        <w:trPr>
          <w:cantSplit/>
        </w:trPr>
        <w:tc>
          <w:tcPr>
            <w:tcW w:w="794" w:type="dxa"/>
          </w:tcPr>
          <w:p w14:paraId="4D7BE0B8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68D4C7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4B79947" w14:textId="13A499B5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قرمز (عصاره 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اه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/>
                <w:sz w:val="22"/>
              </w:rPr>
              <w:t>Urginea maritima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66579E" w:rsidRPr="002B4274" w14:paraId="18094605" w14:textId="77777777" w:rsidTr="00B46231">
        <w:trPr>
          <w:cantSplit/>
        </w:trPr>
        <w:tc>
          <w:tcPr>
            <w:tcW w:w="794" w:type="dxa"/>
          </w:tcPr>
          <w:p w14:paraId="3890C8EB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78AE6C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1C830EA" w14:textId="2CA971BF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پر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نرون</w:t>
            </w:r>
          </w:p>
        </w:tc>
      </w:tr>
      <w:tr w:rsidR="0066579E" w:rsidRPr="002B4274" w14:paraId="707AE846" w14:textId="77777777" w:rsidTr="00B46231">
        <w:trPr>
          <w:cantSplit/>
        </w:trPr>
        <w:tc>
          <w:tcPr>
            <w:tcW w:w="794" w:type="dxa"/>
          </w:tcPr>
          <w:p w14:paraId="36CFEC75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AF18A6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5517179" w14:textId="7B7D80AE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آلفاکلرالوز</w:t>
            </w:r>
          </w:p>
        </w:tc>
      </w:tr>
      <w:tr w:rsidR="0066579E" w:rsidRPr="002B4274" w14:paraId="6037CF95" w14:textId="77777777" w:rsidTr="00B46231">
        <w:trPr>
          <w:cantSplit/>
        </w:trPr>
        <w:tc>
          <w:tcPr>
            <w:tcW w:w="794" w:type="dxa"/>
          </w:tcPr>
          <w:p w14:paraId="362DC3E9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C18C80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8237319" w14:textId="0EB0B7CE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C880AFE" w14:textId="7561224B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A6D8FCF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D2BB183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7C78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123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7C253B77" w14:textId="77777777" w:rsidTr="00F156CD">
        <w:trPr>
          <w:cantSplit/>
        </w:trPr>
        <w:tc>
          <w:tcPr>
            <w:tcW w:w="794" w:type="dxa"/>
          </w:tcPr>
          <w:p w14:paraId="7045D876" w14:textId="52CD8CDE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۳۸</w:t>
            </w:r>
          </w:p>
        </w:tc>
        <w:tc>
          <w:tcPr>
            <w:tcW w:w="9411" w:type="dxa"/>
            <w:gridSpan w:val="2"/>
          </w:tcPr>
          <w:p w14:paraId="2F430EB5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952124" w14:textId="55ACD796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وارفار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ن،</w:t>
            </w:r>
            <w:r w:rsidRPr="000722AE">
              <w:rPr>
                <w:rFonts w:cs="B Nazanin"/>
                <w:sz w:val="22"/>
                <w:rtl/>
              </w:rPr>
              <w:t xml:space="preserve"> برود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فاکوم</w:t>
            </w:r>
            <w:r w:rsidRPr="000722AE">
              <w:rPr>
                <w:rFonts w:cs="B Nazanin"/>
                <w:sz w:val="22"/>
                <w:rtl/>
              </w:rPr>
              <w:t xml:space="preserve"> و کوماتترال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جزو کدام دسته از جوند‌ه‌کش‌ها هستند؟</w:t>
            </w:r>
          </w:p>
        </w:tc>
      </w:tr>
      <w:tr w:rsidR="0066579E" w:rsidRPr="002B4274" w14:paraId="48F0BA57" w14:textId="77777777" w:rsidTr="00B46231">
        <w:trPr>
          <w:cantSplit/>
        </w:trPr>
        <w:tc>
          <w:tcPr>
            <w:tcW w:w="794" w:type="dxa"/>
          </w:tcPr>
          <w:p w14:paraId="3B6738D2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1FB9C0C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C9E1DFA" w14:textId="563B092A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اد</w:t>
            </w:r>
          </w:p>
        </w:tc>
      </w:tr>
      <w:tr w:rsidR="0066579E" w:rsidRPr="002B4274" w14:paraId="180D86AF" w14:textId="77777777" w:rsidTr="00B46231">
        <w:trPr>
          <w:cantSplit/>
        </w:trPr>
        <w:tc>
          <w:tcPr>
            <w:tcW w:w="794" w:type="dxa"/>
          </w:tcPr>
          <w:p w14:paraId="56298720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231C991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B0E8B95" w14:textId="31DB8539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</w:t>
            </w:r>
            <w:r w:rsidRPr="000722AE">
              <w:rPr>
                <w:rFonts w:cs="B Nazanin"/>
                <w:sz w:val="22"/>
                <w:rtl/>
              </w:rPr>
              <w:t xml:space="preserve">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کم</w:t>
            </w:r>
          </w:p>
        </w:tc>
      </w:tr>
      <w:tr w:rsidR="0066579E" w:rsidRPr="002B4274" w14:paraId="6408679C" w14:textId="77777777" w:rsidTr="00B46231">
        <w:trPr>
          <w:cantSplit/>
        </w:trPr>
        <w:tc>
          <w:tcPr>
            <w:tcW w:w="794" w:type="dxa"/>
          </w:tcPr>
          <w:p w14:paraId="59F499DA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7BF1577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8A744D5" w14:textId="4D92A3F0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215F19C8" w14:textId="77777777" w:rsidTr="00B46231">
        <w:trPr>
          <w:cantSplit/>
        </w:trPr>
        <w:tc>
          <w:tcPr>
            <w:tcW w:w="794" w:type="dxa"/>
          </w:tcPr>
          <w:p w14:paraId="317BA969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01EDD89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B25BA0B" w14:textId="0DA80BED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162641" w:rsidRPr="002B4274" w14:paraId="4A39642A" w14:textId="77777777" w:rsidTr="00B46231">
        <w:trPr>
          <w:cantSplit/>
        </w:trPr>
        <w:tc>
          <w:tcPr>
            <w:tcW w:w="794" w:type="dxa"/>
          </w:tcPr>
          <w:p w14:paraId="586CC2C7" w14:textId="77777777" w:rsidR="00162641" w:rsidRPr="00162641" w:rsidRDefault="0016264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79442D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4868B2E" w14:textId="4AC1D9DF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072DE02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2DD007F7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52B94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96C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E24A03E" w14:textId="77777777" w:rsidTr="0083451E">
        <w:trPr>
          <w:cantSplit/>
        </w:trPr>
        <w:tc>
          <w:tcPr>
            <w:tcW w:w="794" w:type="dxa"/>
          </w:tcPr>
          <w:p w14:paraId="20CE5F81" w14:textId="3C7A0AB6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۳۹</w:t>
            </w:r>
          </w:p>
        </w:tc>
        <w:tc>
          <w:tcPr>
            <w:tcW w:w="9411" w:type="dxa"/>
            <w:gridSpan w:val="2"/>
          </w:tcPr>
          <w:p w14:paraId="4DC1CF13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2B6DEB" w14:textId="0D4ED6DE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اثر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66579E" w:rsidRPr="002B4274" w14:paraId="3CEF1AB5" w14:textId="77777777" w:rsidTr="00B46231">
        <w:trPr>
          <w:cantSplit/>
        </w:trPr>
        <w:tc>
          <w:tcPr>
            <w:tcW w:w="794" w:type="dxa"/>
          </w:tcPr>
          <w:p w14:paraId="3E245C7D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3FD0BD1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DBB13AF" w14:textId="5272DD1B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اختلال در انعقاد خون و خونر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داخل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27D29DAE" w14:textId="77777777" w:rsidTr="00B46231">
        <w:trPr>
          <w:cantSplit/>
        </w:trPr>
        <w:tc>
          <w:tcPr>
            <w:tcW w:w="794" w:type="dxa"/>
          </w:tcPr>
          <w:p w14:paraId="3BE06E97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BFF72B8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1E0CAD9" w14:textId="1B9929DB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تاث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بر اعصاب مرکز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2170EA3C" w14:textId="77777777" w:rsidTr="00B46231">
        <w:trPr>
          <w:cantSplit/>
        </w:trPr>
        <w:tc>
          <w:tcPr>
            <w:tcW w:w="794" w:type="dxa"/>
          </w:tcPr>
          <w:p w14:paraId="55F7F48D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6DBBFC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0D18891" w14:textId="5DE77040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سنتز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66579E" w:rsidRPr="002B4274" w14:paraId="445E4C6E" w14:textId="77777777" w:rsidTr="00B46231">
        <w:trPr>
          <w:cantSplit/>
        </w:trPr>
        <w:tc>
          <w:tcPr>
            <w:tcW w:w="794" w:type="dxa"/>
          </w:tcPr>
          <w:p w14:paraId="03D6C52F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575731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EB8D8B3" w14:textId="12CA4236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گازها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3F77390A" w14:textId="77777777" w:rsidTr="00B46231">
        <w:trPr>
          <w:cantSplit/>
        </w:trPr>
        <w:tc>
          <w:tcPr>
            <w:tcW w:w="794" w:type="dxa"/>
          </w:tcPr>
          <w:p w14:paraId="70A6E61C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D6AB52" w14:textId="77777777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BD3FCB6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C68BC7F" w14:textId="366C3C92" w:rsidR="0066579E" w:rsidRDefault="0066579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15C8FDE" w14:textId="5CCCF6DB" w:rsidR="0066579E" w:rsidRDefault="0066579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E270786" w14:textId="77777777" w:rsidR="0066579E" w:rsidRPr="002B4274" w:rsidRDefault="0066579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1152E0CD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8A19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B25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1BA107FD" w14:textId="77777777" w:rsidTr="005E51B8">
        <w:trPr>
          <w:cantSplit/>
        </w:trPr>
        <w:tc>
          <w:tcPr>
            <w:tcW w:w="794" w:type="dxa"/>
          </w:tcPr>
          <w:p w14:paraId="3386E174" w14:textId="4EF0295E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۴۰</w:t>
            </w:r>
          </w:p>
        </w:tc>
        <w:tc>
          <w:tcPr>
            <w:tcW w:w="9411" w:type="dxa"/>
            <w:gridSpan w:val="2"/>
          </w:tcPr>
          <w:p w14:paraId="558579CF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FBF98A" w14:textId="5C03CA64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پادزهر جوند‌ه‌کش‌ها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66579E" w:rsidRPr="002B4274" w14:paraId="3686B03A" w14:textId="77777777" w:rsidTr="00B46231">
        <w:trPr>
          <w:cantSplit/>
        </w:trPr>
        <w:tc>
          <w:tcPr>
            <w:tcW w:w="794" w:type="dxa"/>
          </w:tcPr>
          <w:p w14:paraId="0BBC3B1F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F34CF4E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801C245" w14:textId="5AA66B85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آم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</w:p>
        </w:tc>
      </w:tr>
      <w:tr w:rsidR="0066579E" w:rsidRPr="002B4274" w14:paraId="3AA4E94E" w14:textId="77777777" w:rsidTr="00B46231">
        <w:trPr>
          <w:cantSplit/>
        </w:trPr>
        <w:tc>
          <w:tcPr>
            <w:tcW w:w="794" w:type="dxa"/>
          </w:tcPr>
          <w:p w14:paraId="68236EC5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25D6345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3B61087" w14:textId="3D77B804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پروس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66579E" w:rsidRPr="002B4274" w14:paraId="1D5BBBFB" w14:textId="77777777" w:rsidTr="00B46231">
        <w:trPr>
          <w:cantSplit/>
        </w:trPr>
        <w:tc>
          <w:tcPr>
            <w:tcW w:w="794" w:type="dxa"/>
          </w:tcPr>
          <w:p w14:paraId="63971C24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71F83DE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F12BFFA" w14:textId="34DB3E1B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/>
                <w:sz w:val="22"/>
              </w:rPr>
              <w:t>K1</w:t>
            </w:r>
          </w:p>
        </w:tc>
      </w:tr>
      <w:tr w:rsidR="0066579E" w:rsidRPr="002B4274" w14:paraId="7ED85CA0" w14:textId="77777777" w:rsidTr="00B46231">
        <w:trPr>
          <w:cantSplit/>
        </w:trPr>
        <w:tc>
          <w:tcPr>
            <w:tcW w:w="794" w:type="dxa"/>
          </w:tcPr>
          <w:p w14:paraId="63473DB6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174B6E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BB58C68" w14:textId="59EA64AE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کلس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تون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66579E" w:rsidRPr="002B4274" w14:paraId="5CC2BF62" w14:textId="77777777" w:rsidTr="00B46231">
        <w:trPr>
          <w:cantSplit/>
        </w:trPr>
        <w:tc>
          <w:tcPr>
            <w:tcW w:w="794" w:type="dxa"/>
          </w:tcPr>
          <w:p w14:paraId="4D66673A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92F4B5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63507B7" w14:textId="5BBA469E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433FDB5" w14:textId="18B959AF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9B247F9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1B932B9E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CDA6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2ECC" w14:textId="77777777" w:rsidR="00162641" w:rsidRPr="0066579E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66579E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66579E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FBF61AF" w14:textId="77777777" w:rsidTr="00820464">
        <w:trPr>
          <w:cantSplit/>
        </w:trPr>
        <w:tc>
          <w:tcPr>
            <w:tcW w:w="794" w:type="dxa"/>
          </w:tcPr>
          <w:p w14:paraId="77FD0843" w14:textId="0B50B576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۴۱</w:t>
            </w:r>
          </w:p>
        </w:tc>
        <w:tc>
          <w:tcPr>
            <w:tcW w:w="9411" w:type="dxa"/>
            <w:gridSpan w:val="2"/>
          </w:tcPr>
          <w:p w14:paraId="1BD9E568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D0E116E" w14:textId="1059AA45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حشره‌کش در برنامه‌ها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بهداشت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شامل کدام موارد ذکر شده است؟</w:t>
            </w:r>
          </w:p>
        </w:tc>
      </w:tr>
      <w:tr w:rsidR="0066579E" w:rsidRPr="002B4274" w14:paraId="0FBAB9F8" w14:textId="77777777" w:rsidTr="00B46231">
        <w:trPr>
          <w:cantSplit/>
        </w:trPr>
        <w:tc>
          <w:tcPr>
            <w:tcW w:w="794" w:type="dxa"/>
          </w:tcPr>
          <w:p w14:paraId="3C133D4F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923C528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C4F77FA" w14:textId="3F3CD2A6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ون،</w:t>
            </w:r>
            <w:r w:rsidRPr="000722AE">
              <w:rPr>
                <w:rFonts w:cs="B Nazanin"/>
                <w:sz w:val="22"/>
                <w:rtl/>
              </w:rPr>
              <w:t xml:space="preserve"> سوسپانس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ون،</w:t>
            </w:r>
            <w:r w:rsidRPr="000722AE">
              <w:rPr>
                <w:rFonts w:cs="B Nazanin"/>
                <w:sz w:val="22"/>
                <w:rtl/>
              </w:rPr>
              <w:t xml:space="preserve"> گرد</w:t>
            </w:r>
          </w:p>
        </w:tc>
      </w:tr>
      <w:tr w:rsidR="0066579E" w:rsidRPr="002B4274" w14:paraId="2B058CEA" w14:textId="77777777" w:rsidTr="00B46231">
        <w:trPr>
          <w:cantSplit/>
        </w:trPr>
        <w:tc>
          <w:tcPr>
            <w:tcW w:w="794" w:type="dxa"/>
          </w:tcPr>
          <w:p w14:paraId="097D1439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E7D79DE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EB9051A" w14:textId="1B6A1322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گرانول، پلت، طعمه مسموم</w:t>
            </w:r>
          </w:p>
        </w:tc>
      </w:tr>
      <w:tr w:rsidR="0066579E" w:rsidRPr="002B4274" w14:paraId="58469DB1" w14:textId="77777777" w:rsidTr="00B46231">
        <w:trPr>
          <w:cantSplit/>
        </w:trPr>
        <w:tc>
          <w:tcPr>
            <w:tcW w:w="794" w:type="dxa"/>
          </w:tcPr>
          <w:p w14:paraId="0EFBB804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CF1E1C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9C2FBE7" w14:textId="4F6CB73F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،</w:t>
            </w:r>
            <w:r w:rsidRPr="000722AE">
              <w:rPr>
                <w:rFonts w:cs="B Nazanin"/>
                <w:sz w:val="22"/>
                <w:rtl/>
              </w:rPr>
              <w:t xml:space="preserve">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دالاثر،</w:t>
            </w:r>
            <w:r w:rsidRPr="000722AE">
              <w:rPr>
                <w:rFonts w:cs="B Nazanin"/>
                <w:sz w:val="22"/>
                <w:rtl/>
              </w:rPr>
              <w:t xml:space="preserve"> ضد انعقاد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6654B56E" w14:textId="77777777" w:rsidTr="00B46231">
        <w:trPr>
          <w:cantSplit/>
        </w:trPr>
        <w:tc>
          <w:tcPr>
            <w:tcW w:w="794" w:type="dxa"/>
          </w:tcPr>
          <w:p w14:paraId="281C61CC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3E0A86C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CAA24DB" w14:textId="18BED90F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ع،</w:t>
            </w:r>
            <w:r w:rsidRPr="000722AE">
              <w:rPr>
                <w:rFonts w:cs="B Nazanin"/>
                <w:sz w:val="22"/>
                <w:rtl/>
              </w:rPr>
              <w:t xml:space="preserve"> پودر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،</w:t>
            </w:r>
            <w:r w:rsidRPr="000722AE">
              <w:rPr>
                <w:rFonts w:cs="B Nazanin"/>
                <w:sz w:val="22"/>
                <w:rtl/>
              </w:rPr>
              <w:t xml:space="preserve"> گاز</w:t>
            </w:r>
          </w:p>
        </w:tc>
      </w:tr>
      <w:tr w:rsidR="0066579E" w:rsidRPr="002B4274" w14:paraId="5DC8FD9F" w14:textId="77777777" w:rsidTr="00B46231">
        <w:trPr>
          <w:cantSplit/>
        </w:trPr>
        <w:tc>
          <w:tcPr>
            <w:tcW w:w="794" w:type="dxa"/>
          </w:tcPr>
          <w:p w14:paraId="5AC12EED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321E80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2B6B6E6" w14:textId="373E20E1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5801BC5" w14:textId="4BD52C94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C1C03FB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6FCF9B00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4BE1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C4AA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DD0DAB3" w14:textId="77777777" w:rsidTr="0051261A">
        <w:trPr>
          <w:cantSplit/>
        </w:trPr>
        <w:tc>
          <w:tcPr>
            <w:tcW w:w="794" w:type="dxa"/>
          </w:tcPr>
          <w:p w14:paraId="0A7A48C3" w14:textId="2DA81C2C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۴۲</w:t>
            </w:r>
          </w:p>
        </w:tc>
        <w:tc>
          <w:tcPr>
            <w:tcW w:w="9411" w:type="dxa"/>
            <w:gridSpan w:val="2"/>
          </w:tcPr>
          <w:p w14:paraId="706706CB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F0E012" w14:textId="4AB9926F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اگر سم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سمپاش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غل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ظ</w:t>
            </w:r>
            <w:r w:rsidRPr="000722AE">
              <w:rPr>
                <w:rFonts w:cs="B Nazanin"/>
                <w:sz w:val="22"/>
                <w:rtl/>
              </w:rPr>
              <w:t xml:space="preserve"> باشد، نت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جه</w:t>
            </w:r>
            <w:r w:rsidRPr="000722AE">
              <w:rPr>
                <w:rFonts w:cs="B Nazanin"/>
                <w:sz w:val="22"/>
                <w:rtl/>
              </w:rPr>
              <w:t xml:space="preserve"> آن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66579E" w:rsidRPr="002B4274" w14:paraId="2F59C5CF" w14:textId="77777777" w:rsidTr="00B46231">
        <w:trPr>
          <w:cantSplit/>
        </w:trPr>
        <w:tc>
          <w:tcPr>
            <w:tcW w:w="794" w:type="dxa"/>
          </w:tcPr>
          <w:p w14:paraId="2062B56F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5D723D7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986B1A5" w14:textId="5F3BB428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ب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اثر</w:t>
            </w:r>
            <w:r w:rsidRPr="000722AE">
              <w:rPr>
                <w:rFonts w:cs="B Nazanin"/>
                <w:sz w:val="22"/>
                <w:rtl/>
              </w:rPr>
              <w:t xml:space="preserve"> و هدر دادن سم</w:t>
            </w:r>
          </w:p>
        </w:tc>
      </w:tr>
      <w:tr w:rsidR="0066579E" w:rsidRPr="002B4274" w14:paraId="5CF66D24" w14:textId="77777777" w:rsidTr="00B46231">
        <w:trPr>
          <w:cantSplit/>
        </w:trPr>
        <w:tc>
          <w:tcPr>
            <w:tcW w:w="794" w:type="dxa"/>
          </w:tcPr>
          <w:p w14:paraId="220658E3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88CC944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C121682" w14:textId="107B39E7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بروز مقاومت و افزا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</w:t>
            </w:r>
            <w:r w:rsidRPr="000722AE">
              <w:rPr>
                <w:rFonts w:cs="B Nazanin"/>
                <w:sz w:val="22"/>
                <w:rtl/>
              </w:rPr>
              <w:t xml:space="preserve"> هز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نه</w:t>
            </w:r>
          </w:p>
        </w:tc>
      </w:tr>
      <w:tr w:rsidR="0066579E" w:rsidRPr="002B4274" w14:paraId="2970CAEF" w14:textId="77777777" w:rsidTr="00B46231">
        <w:trPr>
          <w:cantSplit/>
        </w:trPr>
        <w:tc>
          <w:tcPr>
            <w:tcW w:w="794" w:type="dxa"/>
          </w:tcPr>
          <w:p w14:paraId="74C5D7EA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F9240B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4E89389" w14:textId="6268FE73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 xml:space="preserve">) پاشش بهتر و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کنواخت‌تر</w:t>
            </w:r>
          </w:p>
        </w:tc>
      </w:tr>
      <w:tr w:rsidR="0066579E" w:rsidRPr="002B4274" w14:paraId="2518EE7F" w14:textId="77777777" w:rsidTr="00B46231">
        <w:trPr>
          <w:cantSplit/>
        </w:trPr>
        <w:tc>
          <w:tcPr>
            <w:tcW w:w="794" w:type="dxa"/>
          </w:tcPr>
          <w:p w14:paraId="6725F655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6680DF8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0ECBCEF" w14:textId="70F67012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کاهش خطر مسموم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</w:p>
        </w:tc>
      </w:tr>
      <w:tr w:rsidR="0066579E" w:rsidRPr="002B4274" w14:paraId="6EFEB6D1" w14:textId="77777777" w:rsidTr="00B46231">
        <w:trPr>
          <w:cantSplit/>
        </w:trPr>
        <w:tc>
          <w:tcPr>
            <w:tcW w:w="794" w:type="dxa"/>
          </w:tcPr>
          <w:p w14:paraId="48825787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64A445" w14:textId="77777777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CB86244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89EABBD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A4C53CE" w14:textId="4F73437B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D37DB8E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13586D4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A8A3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24B9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FFA4FA0" w14:textId="77777777" w:rsidTr="00476A99">
        <w:trPr>
          <w:cantSplit/>
        </w:trPr>
        <w:tc>
          <w:tcPr>
            <w:tcW w:w="794" w:type="dxa"/>
          </w:tcPr>
          <w:p w14:paraId="0D8257A6" w14:textId="657A413C" w:rsidR="00200CB8" w:rsidRPr="002B4274" w:rsidRDefault="005A36F0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۴۳</w:t>
            </w:r>
          </w:p>
        </w:tc>
        <w:tc>
          <w:tcPr>
            <w:tcW w:w="9411" w:type="dxa"/>
            <w:gridSpan w:val="2"/>
          </w:tcPr>
          <w:p w14:paraId="40060EEC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31F113" w14:textId="0DC601F3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سوال مهم قبل از مصرف آفت‌کش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66579E" w:rsidRPr="002B4274" w14:paraId="4F3A250B" w14:textId="77777777" w:rsidTr="00B46231">
        <w:trPr>
          <w:cantSplit/>
        </w:trPr>
        <w:tc>
          <w:tcPr>
            <w:tcW w:w="794" w:type="dxa"/>
          </w:tcPr>
          <w:p w14:paraId="20CD9248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9718FE1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4A9554C" w14:textId="47BD2C26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مت</w:t>
            </w:r>
            <w:r w:rsidRPr="000722AE">
              <w:rPr>
                <w:rFonts w:cs="B Nazanin"/>
                <w:sz w:val="22"/>
                <w:rtl/>
              </w:rPr>
              <w:t xml:space="preserve"> آفت‌کش چقدر است؟</w:t>
            </w:r>
          </w:p>
        </w:tc>
      </w:tr>
      <w:tr w:rsidR="0066579E" w:rsidRPr="002B4274" w14:paraId="4831780E" w14:textId="77777777" w:rsidTr="00B46231">
        <w:trPr>
          <w:cantSplit/>
        </w:trPr>
        <w:tc>
          <w:tcPr>
            <w:tcW w:w="794" w:type="dxa"/>
          </w:tcPr>
          <w:p w14:paraId="04ABE813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1F2C28B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91E3DB0" w14:textId="3F538B51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آ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مورد استفاده 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لازم را دارد؟</w:t>
            </w:r>
          </w:p>
        </w:tc>
      </w:tr>
      <w:tr w:rsidR="0066579E" w:rsidRPr="002B4274" w14:paraId="2E32F0F5" w14:textId="77777777" w:rsidTr="00B46231">
        <w:trPr>
          <w:cantSplit/>
        </w:trPr>
        <w:tc>
          <w:tcPr>
            <w:tcW w:w="794" w:type="dxa"/>
          </w:tcPr>
          <w:p w14:paraId="2CD7993D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61E7F11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AFD9B13" w14:textId="03147048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آ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آفت‌کش تار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خ</w:t>
            </w:r>
            <w:r w:rsidRPr="000722AE">
              <w:rPr>
                <w:rFonts w:cs="B Nazanin"/>
                <w:sz w:val="22"/>
                <w:rtl/>
              </w:rPr>
              <w:t xml:space="preserve"> مصرف گذشته است؟</w:t>
            </w:r>
          </w:p>
        </w:tc>
      </w:tr>
      <w:tr w:rsidR="0066579E" w:rsidRPr="002B4274" w14:paraId="77B29A07" w14:textId="77777777" w:rsidTr="00B46231">
        <w:trPr>
          <w:cantSplit/>
        </w:trPr>
        <w:tc>
          <w:tcPr>
            <w:tcW w:w="794" w:type="dxa"/>
          </w:tcPr>
          <w:p w14:paraId="7352C4A9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94F898B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B5C86F8" w14:textId="42242311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آ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آفت‌کش توسط کارخانه معتبر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شده است؟</w:t>
            </w:r>
          </w:p>
        </w:tc>
      </w:tr>
      <w:tr w:rsidR="0066579E" w:rsidRPr="002B4274" w14:paraId="07955C76" w14:textId="77777777" w:rsidTr="00B46231">
        <w:trPr>
          <w:cantSplit/>
        </w:trPr>
        <w:tc>
          <w:tcPr>
            <w:tcW w:w="794" w:type="dxa"/>
          </w:tcPr>
          <w:p w14:paraId="19CBF8C1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12C17B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808C701" w14:textId="6F469311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184D69C" w14:textId="47FB9E3D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AF27097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4EDF4F72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2450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EAF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7AB6D194" w14:textId="77777777" w:rsidTr="00180390">
        <w:trPr>
          <w:cantSplit/>
        </w:trPr>
        <w:tc>
          <w:tcPr>
            <w:tcW w:w="794" w:type="dxa"/>
          </w:tcPr>
          <w:p w14:paraId="67F7BA61" w14:textId="77777777" w:rsidR="00200CB8" w:rsidRPr="002B4274" w:rsidRDefault="00200CB8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269D59" w14:textId="77777777" w:rsidR="00200CB8" w:rsidRPr="002B4274" w:rsidRDefault="00200CB8" w:rsidP="0066579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561029" w14:textId="5F598266" w:rsidR="00200CB8" w:rsidRPr="002B4274" w:rsidRDefault="00200CB8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۴۴.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غل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ظ</w:t>
            </w:r>
            <w:r w:rsidRPr="000722AE">
              <w:rPr>
                <w:rFonts w:cs="B Nazanin"/>
                <w:sz w:val="22"/>
                <w:rtl/>
              </w:rPr>
              <w:t xml:space="preserve"> شونده (</w:t>
            </w:r>
            <w:r w:rsidRPr="000722AE">
              <w:rPr>
                <w:rFonts w:cs="B Nazanin"/>
                <w:sz w:val="22"/>
              </w:rPr>
              <w:t>EC</w:t>
            </w:r>
            <w:r w:rsidRPr="000722AE">
              <w:rPr>
                <w:rFonts w:cs="B Nazanin"/>
                <w:sz w:val="22"/>
                <w:rtl/>
              </w:rPr>
              <w:t>) حاو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ماده موثره آفت‌کش در چه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حل شده است؟</w:t>
            </w:r>
          </w:p>
        </w:tc>
      </w:tr>
      <w:tr w:rsidR="0066579E" w:rsidRPr="002B4274" w14:paraId="2E20B25B" w14:textId="77777777" w:rsidTr="00B46231">
        <w:trPr>
          <w:cantSplit/>
        </w:trPr>
        <w:tc>
          <w:tcPr>
            <w:tcW w:w="794" w:type="dxa"/>
          </w:tcPr>
          <w:p w14:paraId="52930F0E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EB56253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F8A0CFA" w14:textId="07EC697C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آب</w:t>
            </w:r>
          </w:p>
        </w:tc>
      </w:tr>
      <w:tr w:rsidR="0066579E" w:rsidRPr="002B4274" w14:paraId="27D933B7" w14:textId="77777777" w:rsidTr="00B46231">
        <w:trPr>
          <w:cantSplit/>
        </w:trPr>
        <w:tc>
          <w:tcPr>
            <w:tcW w:w="794" w:type="dxa"/>
          </w:tcPr>
          <w:p w14:paraId="3767173D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8F35242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9A7724F" w14:textId="13977924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 xml:space="preserve">)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حلال آل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روغن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3EE77B8C" w14:textId="77777777" w:rsidTr="00B46231">
        <w:trPr>
          <w:cantSplit/>
        </w:trPr>
        <w:tc>
          <w:tcPr>
            <w:tcW w:w="794" w:type="dxa"/>
          </w:tcPr>
          <w:p w14:paraId="52A1C66D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346205C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4543E51" w14:textId="350F0B4F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 xml:space="preserve">) پودر تالک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خاک رس</w:t>
            </w:r>
          </w:p>
        </w:tc>
      </w:tr>
      <w:tr w:rsidR="0066579E" w:rsidRPr="002B4274" w14:paraId="60F02E35" w14:textId="77777777" w:rsidTr="00B46231">
        <w:trPr>
          <w:cantSplit/>
        </w:trPr>
        <w:tc>
          <w:tcPr>
            <w:tcW w:w="794" w:type="dxa"/>
          </w:tcPr>
          <w:p w14:paraId="517B86B2" w14:textId="77777777" w:rsidR="0066579E" w:rsidRPr="002B4274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AEB3688" w14:textId="77777777" w:rsidR="0066579E" w:rsidRPr="002B4274" w:rsidRDefault="0066579E" w:rsidP="0066579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C97A70A" w14:textId="1D319624" w:rsidR="0066579E" w:rsidRPr="002B4274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کپسول‌ها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پلاست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66579E" w:rsidRPr="002B4274" w14:paraId="47215B0E" w14:textId="77777777" w:rsidTr="00B46231">
        <w:trPr>
          <w:cantSplit/>
        </w:trPr>
        <w:tc>
          <w:tcPr>
            <w:tcW w:w="794" w:type="dxa"/>
          </w:tcPr>
          <w:p w14:paraId="79297F97" w14:textId="77777777" w:rsidR="0066579E" w:rsidRPr="00162641" w:rsidRDefault="0066579E" w:rsidP="0066579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0C9FA" w14:textId="77777777" w:rsidR="0066579E" w:rsidRPr="00162641" w:rsidRDefault="0066579E" w:rsidP="0066579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5AEFCC1" w14:textId="0886B4F5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2D8BE5F" w14:textId="2E2A46AD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6E62734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ADECF3D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5BB2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E80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8160280" w14:textId="77777777" w:rsidTr="00142E0E">
        <w:trPr>
          <w:cantSplit/>
        </w:trPr>
        <w:tc>
          <w:tcPr>
            <w:tcW w:w="794" w:type="dxa"/>
          </w:tcPr>
          <w:p w14:paraId="30C12FBA" w14:textId="57F9773E" w:rsidR="00200CB8" w:rsidRPr="002B4274" w:rsidRDefault="005A36F0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۴۵</w:t>
            </w:r>
          </w:p>
        </w:tc>
        <w:tc>
          <w:tcPr>
            <w:tcW w:w="9411" w:type="dxa"/>
            <w:gridSpan w:val="2"/>
          </w:tcPr>
          <w:p w14:paraId="167B8F02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29DD27" w14:textId="40AF3CD0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اگر 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/>
                <w:sz w:val="22"/>
                <w:rtl/>
              </w:rPr>
              <w:t xml:space="preserve"> در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به دو فاز تبد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شود، در اصطلاح چه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گو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ند؟</w:t>
            </w:r>
          </w:p>
        </w:tc>
      </w:tr>
      <w:tr w:rsidR="00963F06" w:rsidRPr="002B4274" w14:paraId="0A582A3C" w14:textId="77777777" w:rsidTr="00B46231">
        <w:trPr>
          <w:cantSplit/>
        </w:trPr>
        <w:tc>
          <w:tcPr>
            <w:tcW w:w="794" w:type="dxa"/>
          </w:tcPr>
          <w:p w14:paraId="5F6AC077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D66788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F2A06EA" w14:textId="4B28C92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پا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دار</w:t>
            </w:r>
            <w:r w:rsidRPr="000722AE">
              <w:rPr>
                <w:rFonts w:cs="B Nazanin"/>
                <w:sz w:val="22"/>
                <w:rtl/>
              </w:rPr>
              <w:t xml:space="preserve"> است</w:t>
            </w:r>
          </w:p>
        </w:tc>
      </w:tr>
      <w:tr w:rsidR="00963F06" w:rsidRPr="002B4274" w14:paraId="68F52468" w14:textId="77777777" w:rsidTr="00B46231">
        <w:trPr>
          <w:cantSplit/>
        </w:trPr>
        <w:tc>
          <w:tcPr>
            <w:tcW w:w="794" w:type="dxa"/>
          </w:tcPr>
          <w:p w14:paraId="7358F093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6121AC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F9958EB" w14:textId="76BAA6E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شکسته شده است</w:t>
            </w:r>
          </w:p>
        </w:tc>
      </w:tr>
      <w:tr w:rsidR="00963F06" w:rsidRPr="002B4274" w14:paraId="257F9136" w14:textId="77777777" w:rsidTr="00B46231">
        <w:trPr>
          <w:cantSplit/>
        </w:trPr>
        <w:tc>
          <w:tcPr>
            <w:tcW w:w="794" w:type="dxa"/>
          </w:tcPr>
          <w:p w14:paraId="1F829F7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12D8C5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B6D2709" w14:textId="71A2BB4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رق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ق</w:t>
            </w:r>
            <w:r w:rsidRPr="000722AE">
              <w:rPr>
                <w:rFonts w:cs="B Nazanin"/>
                <w:sz w:val="22"/>
                <w:rtl/>
              </w:rPr>
              <w:t xml:space="preserve"> شده است</w:t>
            </w:r>
          </w:p>
        </w:tc>
      </w:tr>
      <w:tr w:rsidR="00963F06" w:rsidRPr="002B4274" w14:paraId="1977796B" w14:textId="77777777" w:rsidTr="00B46231">
        <w:trPr>
          <w:cantSplit/>
        </w:trPr>
        <w:tc>
          <w:tcPr>
            <w:tcW w:w="794" w:type="dxa"/>
          </w:tcPr>
          <w:p w14:paraId="29F291B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9CD1629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BD80653" w14:textId="0AF82D5A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فشرده شده است</w:t>
            </w:r>
          </w:p>
        </w:tc>
      </w:tr>
      <w:tr w:rsidR="00963F06" w:rsidRPr="002B4274" w14:paraId="3844F76A" w14:textId="77777777" w:rsidTr="00B46231">
        <w:trPr>
          <w:cantSplit/>
        </w:trPr>
        <w:tc>
          <w:tcPr>
            <w:tcW w:w="794" w:type="dxa"/>
          </w:tcPr>
          <w:p w14:paraId="1779BA7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F4253A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8D47313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94F8A61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A91B038" w14:textId="644A3038" w:rsidR="00963F06" w:rsidRDefault="00963F06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D28AD83" w14:textId="77777777" w:rsidR="00963F06" w:rsidRPr="002B4274" w:rsidRDefault="00963F06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30A7412E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5FCF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049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79EA54A9" w14:textId="77777777" w:rsidTr="009B764D">
        <w:trPr>
          <w:cantSplit/>
        </w:trPr>
        <w:tc>
          <w:tcPr>
            <w:tcW w:w="794" w:type="dxa"/>
          </w:tcPr>
          <w:p w14:paraId="1B7C4154" w14:textId="44C330DA" w:rsidR="00200CB8" w:rsidRPr="002B4274" w:rsidRDefault="005A36F0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۴۶</w:t>
            </w:r>
          </w:p>
        </w:tc>
        <w:tc>
          <w:tcPr>
            <w:tcW w:w="9411" w:type="dxa"/>
            <w:gridSpan w:val="2"/>
          </w:tcPr>
          <w:p w14:paraId="393F2915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028664" w14:textId="57968C88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محلول قابل اختلاط با آب (</w:t>
            </w:r>
            <w:r w:rsidRPr="000722AE">
              <w:rPr>
                <w:rFonts w:cs="B Nazanin"/>
                <w:sz w:val="22"/>
              </w:rPr>
              <w:t>SL</w:t>
            </w:r>
            <w:r w:rsidRPr="000722AE">
              <w:rPr>
                <w:rFonts w:cs="B Nazanin"/>
                <w:sz w:val="22"/>
                <w:rtl/>
              </w:rPr>
              <w:t>) چگونه است؟</w:t>
            </w:r>
          </w:p>
        </w:tc>
      </w:tr>
      <w:tr w:rsidR="00963F06" w:rsidRPr="002B4274" w14:paraId="3C8222DC" w14:textId="77777777" w:rsidTr="00B46231">
        <w:trPr>
          <w:cantSplit/>
        </w:trPr>
        <w:tc>
          <w:tcPr>
            <w:tcW w:w="794" w:type="dxa"/>
          </w:tcPr>
          <w:p w14:paraId="2DBEC949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3CD2F5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775C7E3" w14:textId="485F783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ماده موثره در حلال آل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حل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</w:t>
            </w:r>
            <w:r w:rsidRPr="000722AE">
              <w:rPr>
                <w:rFonts w:cs="B Nazanin"/>
                <w:sz w:val="22"/>
                <w:rtl/>
              </w:rPr>
              <w:t>.</w:t>
            </w:r>
          </w:p>
        </w:tc>
      </w:tr>
      <w:tr w:rsidR="00963F06" w:rsidRPr="002B4274" w14:paraId="4BEE0FA5" w14:textId="77777777" w:rsidTr="00B46231">
        <w:trPr>
          <w:cantSplit/>
        </w:trPr>
        <w:tc>
          <w:tcPr>
            <w:tcW w:w="794" w:type="dxa"/>
          </w:tcPr>
          <w:p w14:paraId="6780322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C0FFE85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CA408AF" w14:textId="1194AA02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 xml:space="preserve">) ماده موثره در آب حل شده و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محلول حق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تشک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دهد</w:t>
            </w:r>
            <w:r w:rsidRPr="000722AE">
              <w:rPr>
                <w:rFonts w:cs="B Nazanin"/>
                <w:sz w:val="22"/>
                <w:rtl/>
              </w:rPr>
              <w:t>.</w:t>
            </w:r>
          </w:p>
        </w:tc>
      </w:tr>
      <w:tr w:rsidR="00963F06" w:rsidRPr="002B4274" w14:paraId="6DA95BDD" w14:textId="77777777" w:rsidTr="00B46231">
        <w:trPr>
          <w:cantSplit/>
        </w:trPr>
        <w:tc>
          <w:tcPr>
            <w:tcW w:w="794" w:type="dxa"/>
          </w:tcPr>
          <w:p w14:paraId="06DB004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AA5E395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9188B6A" w14:textId="0F4ACD25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ماده موثره به صورت معلق در آب قرار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رد</w:t>
            </w:r>
            <w:r w:rsidRPr="000722AE">
              <w:rPr>
                <w:rFonts w:cs="B Nazanin"/>
                <w:sz w:val="22"/>
                <w:rtl/>
              </w:rPr>
              <w:t>.</w:t>
            </w:r>
          </w:p>
        </w:tc>
      </w:tr>
      <w:tr w:rsidR="00963F06" w:rsidRPr="002B4274" w14:paraId="6AABAF80" w14:textId="77777777" w:rsidTr="00B46231">
        <w:trPr>
          <w:cantSplit/>
        </w:trPr>
        <w:tc>
          <w:tcPr>
            <w:tcW w:w="794" w:type="dxa"/>
          </w:tcPr>
          <w:p w14:paraId="15361EE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84B5F4D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E93E456" w14:textId="43ACC3A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ماده موثره در داخل کپسول‌ها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کروسکوپ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قرار دارد.</w:t>
            </w:r>
          </w:p>
        </w:tc>
      </w:tr>
      <w:tr w:rsidR="00963F06" w:rsidRPr="002B4274" w14:paraId="4035AB55" w14:textId="77777777" w:rsidTr="00B46231">
        <w:trPr>
          <w:cantSplit/>
        </w:trPr>
        <w:tc>
          <w:tcPr>
            <w:tcW w:w="794" w:type="dxa"/>
          </w:tcPr>
          <w:p w14:paraId="5778AFCB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FCE6F9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5FAC3A7" w14:textId="1EF06DB5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8AD7034" w14:textId="221397EE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B84F43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E24CDE8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CD76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201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45CD93BE" w14:textId="77777777" w:rsidTr="007F7BBB">
        <w:trPr>
          <w:cantSplit/>
        </w:trPr>
        <w:tc>
          <w:tcPr>
            <w:tcW w:w="794" w:type="dxa"/>
          </w:tcPr>
          <w:p w14:paraId="64FC2C8C" w14:textId="4237CC2A" w:rsidR="00200CB8" w:rsidRPr="002B4274" w:rsidRDefault="005A36F0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۴۷</w:t>
            </w:r>
          </w:p>
        </w:tc>
        <w:tc>
          <w:tcPr>
            <w:tcW w:w="9411" w:type="dxa"/>
            <w:gridSpan w:val="2"/>
          </w:tcPr>
          <w:p w14:paraId="0D8732C0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3EEB16" w14:textId="7DC93210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کدام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آفت‌کش قد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نوع است و مصرف ساده‌ا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دارد؟</w:t>
            </w:r>
          </w:p>
        </w:tc>
      </w:tr>
      <w:tr w:rsidR="00963F06" w:rsidRPr="002B4274" w14:paraId="71B6DE05" w14:textId="77777777" w:rsidTr="00B46231">
        <w:trPr>
          <w:cantSplit/>
        </w:trPr>
        <w:tc>
          <w:tcPr>
            <w:tcW w:w="794" w:type="dxa"/>
          </w:tcPr>
          <w:p w14:paraId="7AA9B75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EA695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AD8941C" w14:textId="3DEA4071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گرانول</w:t>
            </w:r>
          </w:p>
        </w:tc>
      </w:tr>
      <w:tr w:rsidR="00963F06" w:rsidRPr="002B4274" w14:paraId="13E9120B" w14:textId="77777777" w:rsidTr="00B46231">
        <w:trPr>
          <w:cantSplit/>
        </w:trPr>
        <w:tc>
          <w:tcPr>
            <w:tcW w:w="794" w:type="dxa"/>
          </w:tcPr>
          <w:p w14:paraId="0F705C9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9C6FDB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07C1972" w14:textId="5EB6F2A2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پودر وتابل (</w:t>
            </w:r>
            <w:r w:rsidRPr="000722AE">
              <w:rPr>
                <w:rFonts w:cs="B Nazanin"/>
                <w:sz w:val="22"/>
              </w:rPr>
              <w:t>WP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963F06" w:rsidRPr="002B4274" w14:paraId="26849A88" w14:textId="77777777" w:rsidTr="00B46231">
        <w:trPr>
          <w:cantSplit/>
        </w:trPr>
        <w:tc>
          <w:tcPr>
            <w:tcW w:w="794" w:type="dxa"/>
          </w:tcPr>
          <w:p w14:paraId="6F65EB7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407FCCB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3179BE41" w14:textId="2B872AE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گرد (</w:t>
            </w:r>
            <w:r w:rsidRPr="000722AE">
              <w:rPr>
                <w:rFonts w:cs="B Nazanin"/>
                <w:sz w:val="22"/>
              </w:rPr>
              <w:t>Dust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963F06" w:rsidRPr="002B4274" w14:paraId="33F1B716" w14:textId="77777777" w:rsidTr="00B46231">
        <w:trPr>
          <w:cantSplit/>
        </w:trPr>
        <w:tc>
          <w:tcPr>
            <w:tcW w:w="794" w:type="dxa"/>
          </w:tcPr>
          <w:p w14:paraId="482921DB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D04AF37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7C2B6F5" w14:textId="7B86025C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غل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ظ</w:t>
            </w:r>
            <w:r w:rsidRPr="000722AE">
              <w:rPr>
                <w:rFonts w:cs="B Nazanin"/>
                <w:sz w:val="22"/>
                <w:rtl/>
              </w:rPr>
              <w:t xml:space="preserve"> شونده (</w:t>
            </w:r>
            <w:r w:rsidRPr="000722AE">
              <w:rPr>
                <w:rFonts w:cs="B Nazanin"/>
                <w:sz w:val="22"/>
              </w:rPr>
              <w:t>EC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963F06" w:rsidRPr="002B4274" w14:paraId="5150DC1F" w14:textId="77777777" w:rsidTr="00B46231">
        <w:trPr>
          <w:cantSplit/>
        </w:trPr>
        <w:tc>
          <w:tcPr>
            <w:tcW w:w="794" w:type="dxa"/>
          </w:tcPr>
          <w:p w14:paraId="5B0997EA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15CC71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6197FA2" w14:textId="4A4667C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A080C0C" w14:textId="504E6FF2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C2969A2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6747AAA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32AF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C54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4AB16D37" w14:textId="77777777" w:rsidTr="0066316A">
        <w:trPr>
          <w:cantSplit/>
        </w:trPr>
        <w:tc>
          <w:tcPr>
            <w:tcW w:w="794" w:type="dxa"/>
          </w:tcPr>
          <w:p w14:paraId="6D92B82D" w14:textId="78395FD7" w:rsidR="00200CB8" w:rsidRPr="002B4274" w:rsidRDefault="005A36F0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۴۸</w:t>
            </w:r>
          </w:p>
        </w:tc>
        <w:tc>
          <w:tcPr>
            <w:tcW w:w="9411" w:type="dxa"/>
            <w:gridSpan w:val="2"/>
          </w:tcPr>
          <w:p w14:paraId="6B5B2C25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4BBFBA3" w14:textId="72CE9DEC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در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پودر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(گرد)، ذرات آفت‌کش رو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سطوح چگونه هستند؟</w:t>
            </w:r>
          </w:p>
        </w:tc>
      </w:tr>
      <w:tr w:rsidR="00963F06" w:rsidRPr="002B4274" w14:paraId="04EDFB9D" w14:textId="77777777" w:rsidTr="00B46231">
        <w:trPr>
          <w:cantSplit/>
        </w:trPr>
        <w:tc>
          <w:tcPr>
            <w:tcW w:w="794" w:type="dxa"/>
          </w:tcPr>
          <w:p w14:paraId="13B7A37C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70790FC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851CB38" w14:textId="7B7C723F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به خوب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چسبند</w:t>
            </w:r>
          </w:p>
        </w:tc>
      </w:tr>
      <w:tr w:rsidR="00963F06" w:rsidRPr="002B4274" w14:paraId="01AC4053" w14:textId="77777777" w:rsidTr="00B46231">
        <w:trPr>
          <w:cantSplit/>
        </w:trPr>
        <w:tc>
          <w:tcPr>
            <w:tcW w:w="794" w:type="dxa"/>
          </w:tcPr>
          <w:p w14:paraId="38DA6876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DE65A1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91A5142" w14:textId="7037E521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چندان نم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چسبند</w:t>
            </w:r>
          </w:p>
        </w:tc>
      </w:tr>
      <w:tr w:rsidR="00963F06" w:rsidRPr="002B4274" w14:paraId="1619E5EF" w14:textId="77777777" w:rsidTr="00B46231">
        <w:trPr>
          <w:cantSplit/>
        </w:trPr>
        <w:tc>
          <w:tcPr>
            <w:tcW w:w="794" w:type="dxa"/>
          </w:tcPr>
          <w:p w14:paraId="482C60A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83EE55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55B2EAA" w14:textId="2B5E0D50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در آب حل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</w:t>
            </w:r>
          </w:p>
        </w:tc>
      </w:tr>
      <w:tr w:rsidR="00963F06" w:rsidRPr="002B4274" w14:paraId="2A051FD7" w14:textId="77777777" w:rsidTr="00B46231">
        <w:trPr>
          <w:cantSplit/>
        </w:trPr>
        <w:tc>
          <w:tcPr>
            <w:tcW w:w="794" w:type="dxa"/>
          </w:tcPr>
          <w:p w14:paraId="7A96C1C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496270D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F64D326" w14:textId="5231864F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در روغن حل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</w:t>
            </w:r>
          </w:p>
        </w:tc>
      </w:tr>
      <w:tr w:rsidR="00963F06" w:rsidRPr="002B4274" w14:paraId="76047DED" w14:textId="77777777" w:rsidTr="00B46231">
        <w:trPr>
          <w:cantSplit/>
        </w:trPr>
        <w:tc>
          <w:tcPr>
            <w:tcW w:w="794" w:type="dxa"/>
          </w:tcPr>
          <w:p w14:paraId="21A3361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5E4EDF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55FE0CA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F8B8160" w14:textId="77777777" w:rsidR="00200CB8" w:rsidRDefault="00200CB8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008EF85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1D9A472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4B935C86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68F2B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1B9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75433B4A" w14:textId="77777777" w:rsidTr="006B5C90">
        <w:trPr>
          <w:cantSplit/>
        </w:trPr>
        <w:tc>
          <w:tcPr>
            <w:tcW w:w="794" w:type="dxa"/>
          </w:tcPr>
          <w:p w14:paraId="6F51641B" w14:textId="153F36D2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۴۹</w:t>
            </w:r>
          </w:p>
        </w:tc>
        <w:tc>
          <w:tcPr>
            <w:tcW w:w="9411" w:type="dxa"/>
            <w:gridSpan w:val="2"/>
          </w:tcPr>
          <w:p w14:paraId="49808E4A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F48C1E6" w14:textId="24F3C800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کدام نوع سمپاش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سطوح کوچک مناسب است؟</w:t>
            </w:r>
          </w:p>
        </w:tc>
      </w:tr>
      <w:tr w:rsidR="00963F06" w:rsidRPr="002B4274" w14:paraId="4C6E5080" w14:textId="77777777" w:rsidTr="00B46231">
        <w:trPr>
          <w:cantSplit/>
        </w:trPr>
        <w:tc>
          <w:tcPr>
            <w:tcW w:w="794" w:type="dxa"/>
          </w:tcPr>
          <w:p w14:paraId="2F46829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0BB1BE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EAEA149" w14:textId="0EDE00C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سمپاش هوا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</w:p>
        </w:tc>
      </w:tr>
      <w:tr w:rsidR="00963F06" w:rsidRPr="002B4274" w14:paraId="473937D3" w14:textId="77777777" w:rsidTr="00B46231">
        <w:trPr>
          <w:cantSplit/>
        </w:trPr>
        <w:tc>
          <w:tcPr>
            <w:tcW w:w="794" w:type="dxa"/>
          </w:tcPr>
          <w:p w14:paraId="3F13165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4BF6C5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F46B923" w14:textId="75D17DB4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سمپاش موتور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چرخدار</w:t>
            </w:r>
          </w:p>
        </w:tc>
      </w:tr>
      <w:tr w:rsidR="00963F06" w:rsidRPr="002B4274" w14:paraId="1ADFA87E" w14:textId="77777777" w:rsidTr="00B46231">
        <w:trPr>
          <w:cantSplit/>
        </w:trPr>
        <w:tc>
          <w:tcPr>
            <w:tcW w:w="794" w:type="dxa"/>
          </w:tcPr>
          <w:p w14:paraId="791F77C2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742531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679D4A5" w14:textId="00D05C4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سمپاش دست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6A0C4C43" w14:textId="77777777" w:rsidTr="00B46231">
        <w:trPr>
          <w:cantSplit/>
        </w:trPr>
        <w:tc>
          <w:tcPr>
            <w:tcW w:w="794" w:type="dxa"/>
          </w:tcPr>
          <w:p w14:paraId="114FA87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7FF9E86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4714FB9" w14:textId="5471BDD4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سمپاش تراکتور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5CC5FAAA" w14:textId="77777777" w:rsidTr="00B46231">
        <w:trPr>
          <w:cantSplit/>
        </w:trPr>
        <w:tc>
          <w:tcPr>
            <w:tcW w:w="794" w:type="dxa"/>
          </w:tcPr>
          <w:p w14:paraId="74D6A14B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F6BD38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22E261F" w14:textId="31746275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8F1E99C" w14:textId="71F2FD04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1E18236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1EA4B103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4F5A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C3C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3084CA3C" w14:textId="77777777" w:rsidTr="001F7D48">
        <w:trPr>
          <w:cantSplit/>
        </w:trPr>
        <w:tc>
          <w:tcPr>
            <w:tcW w:w="794" w:type="dxa"/>
          </w:tcPr>
          <w:p w14:paraId="2F277331" w14:textId="4B228268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cs="B Nazanin"/>
                <w:sz w:val="22"/>
                <w:rtl/>
              </w:rPr>
              <w:t>۵۰</w:t>
            </w:r>
          </w:p>
        </w:tc>
        <w:tc>
          <w:tcPr>
            <w:tcW w:w="9411" w:type="dxa"/>
            <w:gridSpan w:val="2"/>
          </w:tcPr>
          <w:p w14:paraId="16121059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041346C" w14:textId="0FC3E6BC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نکات 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مهم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استفاده از آفت‌کش‌ها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963F06" w:rsidRPr="002B4274" w14:paraId="21F54DA1" w14:textId="77777777" w:rsidTr="00B46231">
        <w:trPr>
          <w:cantSplit/>
        </w:trPr>
        <w:tc>
          <w:tcPr>
            <w:tcW w:w="794" w:type="dxa"/>
          </w:tcPr>
          <w:p w14:paraId="714F1FB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38060A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F0806AF" w14:textId="35526413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الف</w:t>
            </w:r>
            <w:r w:rsidRPr="000722AE">
              <w:rPr>
                <w:rFonts w:cs="B Nazanin"/>
                <w:sz w:val="22"/>
                <w:rtl/>
              </w:rPr>
              <w:t>) نگهدار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سموم در دسترس کودکان</w:t>
            </w:r>
          </w:p>
        </w:tc>
      </w:tr>
      <w:tr w:rsidR="00963F06" w:rsidRPr="002B4274" w14:paraId="18221DCB" w14:textId="77777777" w:rsidTr="00B46231">
        <w:trPr>
          <w:cantSplit/>
        </w:trPr>
        <w:tc>
          <w:tcPr>
            <w:tcW w:w="794" w:type="dxa"/>
          </w:tcPr>
          <w:p w14:paraId="5AAFDC4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A15706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3943780" w14:textId="34D5F3B6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ب</w:t>
            </w:r>
            <w:r w:rsidRPr="000722AE">
              <w:rPr>
                <w:rFonts w:cs="B Nazanin"/>
                <w:sz w:val="22"/>
                <w:rtl/>
              </w:rPr>
              <w:t>) مصرف آفت‌کش‌ها در نزد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منابع غذا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</w:p>
        </w:tc>
      </w:tr>
      <w:tr w:rsidR="00963F06" w:rsidRPr="002B4274" w14:paraId="659FC2B8" w14:textId="77777777" w:rsidTr="00B46231">
        <w:trPr>
          <w:cantSplit/>
        </w:trPr>
        <w:tc>
          <w:tcPr>
            <w:tcW w:w="794" w:type="dxa"/>
          </w:tcPr>
          <w:p w14:paraId="6FDDA49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016A97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262DC07" w14:textId="0EF3598C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ج</w:t>
            </w:r>
            <w:r w:rsidRPr="000722AE">
              <w:rPr>
                <w:rFonts w:cs="B Nazanin"/>
                <w:sz w:val="22"/>
                <w:rtl/>
              </w:rPr>
              <w:t>) مطالعه دق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ق</w:t>
            </w:r>
            <w:r w:rsidRPr="000722AE">
              <w:rPr>
                <w:rFonts w:cs="B Nazanin"/>
                <w:sz w:val="22"/>
                <w:rtl/>
              </w:rPr>
              <w:t xml:space="preserve"> دستورالعمل‌ها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رو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برچسب آفت‌کش</w:t>
            </w:r>
          </w:p>
        </w:tc>
      </w:tr>
      <w:tr w:rsidR="00963F06" w:rsidRPr="002B4274" w14:paraId="2964AAAA" w14:textId="77777777" w:rsidTr="00B46231">
        <w:trPr>
          <w:cantSplit/>
        </w:trPr>
        <w:tc>
          <w:tcPr>
            <w:tcW w:w="794" w:type="dxa"/>
          </w:tcPr>
          <w:p w14:paraId="3CFE064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844A2AB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C216D22" w14:textId="28BF0DD4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>) عدم استفاده از لباس‌ها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محافظ</w:t>
            </w:r>
          </w:p>
        </w:tc>
      </w:tr>
      <w:tr w:rsidR="00963F06" w:rsidRPr="002B4274" w14:paraId="0EBF3A9D" w14:textId="77777777" w:rsidTr="00B46231">
        <w:trPr>
          <w:cantSplit/>
        </w:trPr>
        <w:tc>
          <w:tcPr>
            <w:tcW w:w="794" w:type="dxa"/>
          </w:tcPr>
          <w:p w14:paraId="15F3F23C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A09D4C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9384FE2" w14:textId="40E69492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8DE6EB1" w14:textId="43B963F8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A3CE73A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8702B48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6971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F3CE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081A715" w14:textId="77777777" w:rsidTr="00AC3141">
        <w:trPr>
          <w:cantSplit/>
        </w:trPr>
        <w:tc>
          <w:tcPr>
            <w:tcW w:w="794" w:type="dxa"/>
          </w:tcPr>
          <w:p w14:paraId="62395653" w14:textId="650B937F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51</w:t>
            </w:r>
          </w:p>
        </w:tc>
        <w:tc>
          <w:tcPr>
            <w:tcW w:w="9411" w:type="dxa"/>
            <w:gridSpan w:val="2"/>
          </w:tcPr>
          <w:p w14:paraId="37B0C81D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B896E4" w14:textId="6FDBF677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اول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آفت کش شناخته شده که حدود 4500 سال 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</w:t>
            </w:r>
            <w:r w:rsidRPr="000722AE">
              <w:rPr>
                <w:rFonts w:cs="B Nazanin"/>
                <w:sz w:val="22"/>
                <w:rtl/>
              </w:rPr>
              <w:t xml:space="preserve"> توسط سومر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/>
                <w:sz w:val="22"/>
                <w:rtl/>
              </w:rPr>
              <w:t xml:space="preserve"> استفاده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شده،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963F06" w:rsidRPr="002B4274" w14:paraId="4127F6D7" w14:textId="77777777" w:rsidTr="00B46231">
        <w:trPr>
          <w:cantSplit/>
        </w:trPr>
        <w:tc>
          <w:tcPr>
            <w:tcW w:w="794" w:type="dxa"/>
          </w:tcPr>
          <w:p w14:paraId="18F3AD0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414ADE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EE20D5F" w14:textId="66A85332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آرسن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</w:p>
        </w:tc>
      </w:tr>
      <w:tr w:rsidR="00963F06" w:rsidRPr="002B4274" w14:paraId="0A35C90B" w14:textId="77777777" w:rsidTr="00B46231">
        <w:trPr>
          <w:cantSplit/>
        </w:trPr>
        <w:tc>
          <w:tcPr>
            <w:tcW w:w="794" w:type="dxa"/>
          </w:tcPr>
          <w:p w14:paraId="35355D5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4B88A8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BC686FE" w14:textId="628C8CF0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گوگرد</w:t>
            </w:r>
          </w:p>
        </w:tc>
      </w:tr>
      <w:tr w:rsidR="00963F06" w:rsidRPr="002B4274" w14:paraId="38AE8554" w14:textId="77777777" w:rsidTr="00B46231">
        <w:trPr>
          <w:cantSplit/>
        </w:trPr>
        <w:tc>
          <w:tcPr>
            <w:tcW w:w="794" w:type="dxa"/>
          </w:tcPr>
          <w:p w14:paraId="4C6E6DC2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3757F3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D9F7094" w14:textId="4507C2F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</w:t>
            </w:r>
            <w:r w:rsidRPr="000722AE">
              <w:rPr>
                <w:rFonts w:cs="B Nazanin"/>
                <w:sz w:val="22"/>
              </w:rPr>
              <w:t>DDT</w:t>
            </w:r>
          </w:p>
        </w:tc>
      </w:tr>
      <w:tr w:rsidR="00963F06" w:rsidRPr="002B4274" w14:paraId="1C2310A6" w14:textId="77777777" w:rsidTr="00B46231">
        <w:trPr>
          <w:cantSplit/>
        </w:trPr>
        <w:tc>
          <w:tcPr>
            <w:tcW w:w="794" w:type="dxa"/>
          </w:tcPr>
          <w:p w14:paraId="1A3DBDC3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DA597F0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4C2B192" w14:textId="55CFF152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کوت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4D57D2B8" w14:textId="77777777" w:rsidTr="00B46231">
        <w:trPr>
          <w:cantSplit/>
        </w:trPr>
        <w:tc>
          <w:tcPr>
            <w:tcW w:w="794" w:type="dxa"/>
          </w:tcPr>
          <w:p w14:paraId="0842654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343EBD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D3BB2A3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640F03B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EAA6C34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B05F495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3CFF9CDB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F556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BCD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3B9C829C" w14:textId="77777777" w:rsidTr="008E09CA">
        <w:trPr>
          <w:cantSplit/>
        </w:trPr>
        <w:tc>
          <w:tcPr>
            <w:tcW w:w="794" w:type="dxa"/>
          </w:tcPr>
          <w:p w14:paraId="35315F0B" w14:textId="0A71AD51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</w:t>
            </w:r>
            <w:r>
              <w:rPr>
                <w:rFonts w:cs="B Nazanin"/>
                <w:sz w:val="22"/>
                <w:rtl/>
              </w:rPr>
              <w:t>2</w:t>
            </w:r>
          </w:p>
        </w:tc>
        <w:tc>
          <w:tcPr>
            <w:tcW w:w="9411" w:type="dxa"/>
            <w:gridSpan w:val="2"/>
          </w:tcPr>
          <w:p w14:paraId="4A04DD26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DE59547" w14:textId="1E561CB2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</w:rPr>
              <w:t>LD50</w:t>
            </w:r>
            <w:r w:rsidRPr="000722AE">
              <w:rPr>
                <w:rFonts w:cs="B Nazanin"/>
                <w:sz w:val="22"/>
                <w:rtl/>
              </w:rPr>
              <w:t xml:space="preserve"> چه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را نشان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دهد؟</w:t>
            </w:r>
          </w:p>
        </w:tc>
      </w:tr>
      <w:tr w:rsidR="00963F06" w:rsidRPr="002B4274" w14:paraId="754D3AD2" w14:textId="77777777" w:rsidTr="00B46231">
        <w:trPr>
          <w:cantSplit/>
        </w:trPr>
        <w:tc>
          <w:tcPr>
            <w:tcW w:w="794" w:type="dxa"/>
          </w:tcPr>
          <w:p w14:paraId="7E4B6EE3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EEA00F6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233B901" w14:textId="3B558596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زان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ماده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74AA2CB7" w14:textId="77777777" w:rsidTr="00B46231">
        <w:trPr>
          <w:cantSplit/>
        </w:trPr>
        <w:tc>
          <w:tcPr>
            <w:tcW w:w="794" w:type="dxa"/>
          </w:tcPr>
          <w:p w14:paraId="2ED673D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427BC9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37A44B2" w14:textId="5AF28E0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حداقل دوز مورد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از</w:t>
            </w:r>
            <w:r w:rsidRPr="000722AE">
              <w:rPr>
                <w:rFonts w:cs="B Nazanin"/>
                <w:sz w:val="22"/>
                <w:rtl/>
              </w:rPr>
              <w:t xml:space="preserve"> سم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کنترل آفات</w:t>
            </w:r>
          </w:p>
        </w:tc>
      </w:tr>
      <w:tr w:rsidR="00963F06" w:rsidRPr="002B4274" w14:paraId="1E6A00E7" w14:textId="77777777" w:rsidTr="00B46231">
        <w:trPr>
          <w:cantSplit/>
        </w:trPr>
        <w:tc>
          <w:tcPr>
            <w:tcW w:w="794" w:type="dxa"/>
          </w:tcPr>
          <w:p w14:paraId="3F82505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5509D6E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0B4428E" w14:textId="263F87C6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درصد جمع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آفت که با دوز استاندارد کشته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</w:t>
            </w:r>
          </w:p>
        </w:tc>
      </w:tr>
      <w:tr w:rsidR="00963F06" w:rsidRPr="002B4274" w14:paraId="76EDAB36" w14:textId="77777777" w:rsidTr="00B46231">
        <w:trPr>
          <w:cantSplit/>
        </w:trPr>
        <w:tc>
          <w:tcPr>
            <w:tcW w:w="794" w:type="dxa"/>
          </w:tcPr>
          <w:p w14:paraId="63B1640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582CA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CB64122" w14:textId="6E48799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حداکثر دوز قابل تحمل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وانات</w:t>
            </w:r>
            <w:r w:rsidRPr="000722AE">
              <w:rPr>
                <w:rFonts w:cs="B Nazanin"/>
                <w:sz w:val="22"/>
                <w:rtl/>
              </w:rPr>
              <w:t xml:space="preserve"> آزما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شگاه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51D8C527" w14:textId="77777777" w:rsidTr="00B46231">
        <w:trPr>
          <w:cantSplit/>
        </w:trPr>
        <w:tc>
          <w:tcPr>
            <w:tcW w:w="794" w:type="dxa"/>
          </w:tcPr>
          <w:p w14:paraId="16CE2C2F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81BA66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4104ACE" w14:textId="64D8A79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6A23D72" w14:textId="44370278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D669B6D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487EAFBA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267F4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A812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A9710D0" w14:textId="77777777" w:rsidTr="00D86B9E">
        <w:trPr>
          <w:cantSplit/>
        </w:trPr>
        <w:tc>
          <w:tcPr>
            <w:tcW w:w="794" w:type="dxa"/>
          </w:tcPr>
          <w:p w14:paraId="3F285D58" w14:textId="7363390F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53</w:t>
            </w:r>
          </w:p>
        </w:tc>
        <w:tc>
          <w:tcPr>
            <w:tcW w:w="9411" w:type="dxa"/>
            <w:gridSpan w:val="2"/>
          </w:tcPr>
          <w:p w14:paraId="554C05CD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928F7A" w14:textId="2054DD73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واحد سنجش </w:t>
            </w:r>
            <w:r w:rsidRPr="000722AE">
              <w:rPr>
                <w:rFonts w:cs="B Nazanin"/>
                <w:sz w:val="22"/>
              </w:rPr>
              <w:t>LD50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963F06" w:rsidRPr="002B4274" w14:paraId="706228A3" w14:textId="77777777" w:rsidTr="00B46231">
        <w:trPr>
          <w:cantSplit/>
        </w:trPr>
        <w:tc>
          <w:tcPr>
            <w:tcW w:w="794" w:type="dxa"/>
          </w:tcPr>
          <w:p w14:paraId="706CDF1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BB67169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12981B7" w14:textId="5849F102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گرم بر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لوگرم</w:t>
            </w:r>
            <w:r w:rsidRPr="000722AE">
              <w:rPr>
                <w:rFonts w:cs="B Nazanin"/>
                <w:sz w:val="22"/>
                <w:rtl/>
              </w:rPr>
              <w:t xml:space="preserve"> وزن بدن انسان</w:t>
            </w:r>
          </w:p>
        </w:tc>
      </w:tr>
      <w:tr w:rsidR="00963F06" w:rsidRPr="002B4274" w14:paraId="64CB533B" w14:textId="77777777" w:rsidTr="00B46231">
        <w:trPr>
          <w:cantSplit/>
        </w:trPr>
        <w:tc>
          <w:tcPr>
            <w:tcW w:w="794" w:type="dxa"/>
          </w:tcPr>
          <w:p w14:paraId="00BDE94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0AB309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2731A79" w14:textId="27AFB9D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گرم</w:t>
            </w:r>
            <w:r w:rsidRPr="000722AE">
              <w:rPr>
                <w:rFonts w:cs="B Nazanin"/>
                <w:sz w:val="22"/>
                <w:rtl/>
              </w:rPr>
              <w:t xml:space="preserve"> بر گرم وزن بدن 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وان</w:t>
            </w:r>
          </w:p>
        </w:tc>
      </w:tr>
      <w:tr w:rsidR="00963F06" w:rsidRPr="002B4274" w14:paraId="1E3894FE" w14:textId="77777777" w:rsidTr="00B46231">
        <w:trPr>
          <w:cantSplit/>
        </w:trPr>
        <w:tc>
          <w:tcPr>
            <w:tcW w:w="794" w:type="dxa"/>
          </w:tcPr>
          <w:p w14:paraId="6744FAA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C4FBBC4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9E340C4" w14:textId="1B7A087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گرم</w:t>
            </w:r>
            <w:r w:rsidRPr="000722AE">
              <w:rPr>
                <w:rFonts w:cs="B Nazanin"/>
                <w:sz w:val="22"/>
                <w:rtl/>
              </w:rPr>
              <w:t xml:space="preserve"> بر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لوگرم</w:t>
            </w:r>
            <w:r w:rsidRPr="000722AE">
              <w:rPr>
                <w:rFonts w:cs="B Nazanin"/>
                <w:sz w:val="22"/>
                <w:rtl/>
              </w:rPr>
              <w:t xml:space="preserve"> وزن بدن 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وان</w:t>
            </w:r>
          </w:p>
        </w:tc>
      </w:tr>
      <w:tr w:rsidR="00963F06" w:rsidRPr="002B4274" w14:paraId="5C621A21" w14:textId="77777777" w:rsidTr="00B46231">
        <w:trPr>
          <w:cantSplit/>
        </w:trPr>
        <w:tc>
          <w:tcPr>
            <w:tcW w:w="794" w:type="dxa"/>
          </w:tcPr>
          <w:p w14:paraId="7BB89C6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455FEB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21A0C99" w14:textId="33A4558A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گرم بر گرم وزن بدن انسان</w:t>
            </w:r>
          </w:p>
        </w:tc>
      </w:tr>
      <w:tr w:rsidR="00963F06" w:rsidRPr="002B4274" w14:paraId="78D17390" w14:textId="77777777" w:rsidTr="00B46231">
        <w:trPr>
          <w:cantSplit/>
        </w:trPr>
        <w:tc>
          <w:tcPr>
            <w:tcW w:w="794" w:type="dxa"/>
          </w:tcPr>
          <w:p w14:paraId="3A9147F1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81CE3A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64B5C1E" w14:textId="5B7F2CD5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8E7D261" w14:textId="4798F5B7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4B9A10B1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A7AA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0A83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1C7F7C9" w14:textId="77777777" w:rsidTr="000F53A6">
        <w:trPr>
          <w:cantSplit/>
        </w:trPr>
        <w:tc>
          <w:tcPr>
            <w:tcW w:w="794" w:type="dxa"/>
          </w:tcPr>
          <w:p w14:paraId="707F2C9E" w14:textId="620362AB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54</w:t>
            </w:r>
          </w:p>
        </w:tc>
        <w:tc>
          <w:tcPr>
            <w:tcW w:w="9411" w:type="dxa"/>
            <w:gridSpan w:val="2"/>
          </w:tcPr>
          <w:p w14:paraId="59A93C77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F172A5" w14:textId="4FC1BE6C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مواد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به عنوان مواد 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</w:t>
            </w:r>
            <w:r w:rsidRPr="000722AE">
              <w:rPr>
                <w:rFonts w:cs="B Nazanin"/>
                <w:sz w:val="22"/>
                <w:rtl/>
              </w:rPr>
              <w:t xml:space="preserve"> کننده و پخش کننده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کاهش کشش سطح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عات</w:t>
            </w:r>
            <w:r w:rsidRPr="000722AE">
              <w:rPr>
                <w:rFonts w:cs="B Nazanin"/>
                <w:sz w:val="22"/>
                <w:rtl/>
              </w:rPr>
              <w:t xml:space="preserve"> اضافه شونده به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ون‌ها</w:t>
            </w:r>
            <w:r w:rsidRPr="000722AE">
              <w:rPr>
                <w:rFonts w:cs="B Nazanin"/>
                <w:sz w:val="22"/>
                <w:rtl/>
              </w:rPr>
              <w:t xml:space="preserve"> نام برده شده است؟</w:t>
            </w:r>
          </w:p>
        </w:tc>
      </w:tr>
      <w:tr w:rsidR="00963F06" w:rsidRPr="002B4274" w14:paraId="26758968" w14:textId="77777777" w:rsidTr="00B46231">
        <w:trPr>
          <w:cantSplit/>
        </w:trPr>
        <w:tc>
          <w:tcPr>
            <w:tcW w:w="794" w:type="dxa"/>
          </w:tcPr>
          <w:p w14:paraId="7F79BDAC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C6E5FA6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158605C" w14:textId="7AF25D35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ژلات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3F7969A8" w14:textId="77777777" w:rsidTr="00B46231">
        <w:trPr>
          <w:cantSplit/>
        </w:trPr>
        <w:tc>
          <w:tcPr>
            <w:tcW w:w="794" w:type="dxa"/>
          </w:tcPr>
          <w:p w14:paraId="06252869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A8BFE8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7AFD489" w14:textId="3EEEBC2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کازئ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51BF74FB" w14:textId="77777777" w:rsidTr="00B46231">
        <w:trPr>
          <w:cantSplit/>
        </w:trPr>
        <w:tc>
          <w:tcPr>
            <w:tcW w:w="794" w:type="dxa"/>
          </w:tcPr>
          <w:p w14:paraId="2FD71C5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A67D674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C9B0299" w14:textId="67B6095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بوتاکسا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رون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پ</w:t>
            </w:r>
          </w:p>
        </w:tc>
      </w:tr>
      <w:tr w:rsidR="00963F06" w:rsidRPr="002B4274" w14:paraId="21F3C49E" w14:textId="77777777" w:rsidTr="00B46231">
        <w:trPr>
          <w:cantSplit/>
        </w:trPr>
        <w:tc>
          <w:tcPr>
            <w:tcW w:w="794" w:type="dxa"/>
          </w:tcPr>
          <w:p w14:paraId="38F7B36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1A93CD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48F210D" w14:textId="4D9196F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فلوبنزرون</w:t>
            </w:r>
          </w:p>
        </w:tc>
      </w:tr>
      <w:tr w:rsidR="00963F06" w:rsidRPr="002B4274" w14:paraId="7D6BFE07" w14:textId="77777777" w:rsidTr="00B46231">
        <w:trPr>
          <w:cantSplit/>
        </w:trPr>
        <w:tc>
          <w:tcPr>
            <w:tcW w:w="794" w:type="dxa"/>
          </w:tcPr>
          <w:p w14:paraId="1FCAB386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55D227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2FD46E8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9960F91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897F6B4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8E0465C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42B5A2EF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11A3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85D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656BA5AA" w14:textId="77777777" w:rsidTr="00E44F25">
        <w:trPr>
          <w:cantSplit/>
        </w:trPr>
        <w:tc>
          <w:tcPr>
            <w:tcW w:w="794" w:type="dxa"/>
          </w:tcPr>
          <w:p w14:paraId="4D387AEC" w14:textId="15AB4662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</w:t>
            </w:r>
            <w:r>
              <w:rPr>
                <w:rFonts w:cs="B Nazanin"/>
                <w:sz w:val="22"/>
                <w:rtl/>
              </w:rPr>
              <w:t>5</w:t>
            </w:r>
          </w:p>
        </w:tc>
        <w:tc>
          <w:tcPr>
            <w:tcW w:w="9411" w:type="dxa"/>
            <w:gridSpan w:val="2"/>
          </w:tcPr>
          <w:p w14:paraId="041EE6D6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49E890" w14:textId="5332F74A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مواد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که باعث چسب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دن</w:t>
            </w:r>
            <w:r w:rsidRPr="000722AE">
              <w:rPr>
                <w:rFonts w:cs="B Nazanin"/>
                <w:sz w:val="22"/>
                <w:rtl/>
              </w:rPr>
              <w:t xml:space="preserve"> ماده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به سطح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شوند،</w:t>
            </w:r>
            <w:r w:rsidRPr="000722AE">
              <w:rPr>
                <w:rFonts w:cs="B Nazanin"/>
                <w:sz w:val="22"/>
                <w:rtl/>
              </w:rPr>
              <w:t xml:space="preserve"> چه نام دارند؟</w:t>
            </w:r>
          </w:p>
        </w:tc>
      </w:tr>
      <w:tr w:rsidR="00963F06" w:rsidRPr="002B4274" w14:paraId="11B7803C" w14:textId="77777777" w:rsidTr="00B46231">
        <w:trPr>
          <w:cantSplit/>
        </w:trPr>
        <w:tc>
          <w:tcPr>
            <w:tcW w:w="794" w:type="dxa"/>
          </w:tcPr>
          <w:p w14:paraId="6DBF644A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2775C8C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82655D5" w14:textId="067B4E5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مواد امولس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انت</w:t>
            </w:r>
          </w:p>
        </w:tc>
      </w:tr>
      <w:tr w:rsidR="00963F06" w:rsidRPr="002B4274" w14:paraId="7D990255" w14:textId="77777777" w:rsidTr="00B46231">
        <w:trPr>
          <w:cantSplit/>
        </w:trPr>
        <w:tc>
          <w:tcPr>
            <w:tcW w:w="794" w:type="dxa"/>
          </w:tcPr>
          <w:p w14:paraId="47BF259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11B048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0A463E4" w14:textId="437960D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نرژ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ست‌ها</w:t>
            </w:r>
          </w:p>
        </w:tc>
      </w:tr>
      <w:tr w:rsidR="00963F06" w:rsidRPr="002B4274" w14:paraId="468FBBE8" w14:textId="77777777" w:rsidTr="00B46231">
        <w:trPr>
          <w:cantSplit/>
        </w:trPr>
        <w:tc>
          <w:tcPr>
            <w:tcW w:w="794" w:type="dxa"/>
          </w:tcPr>
          <w:p w14:paraId="71FB754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6CF357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6437FEE" w14:textId="22859810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مواد چسبنده</w:t>
            </w:r>
          </w:p>
        </w:tc>
      </w:tr>
      <w:tr w:rsidR="00963F06" w:rsidRPr="002B4274" w14:paraId="6ED33A08" w14:textId="77777777" w:rsidTr="00B46231">
        <w:trPr>
          <w:cantSplit/>
        </w:trPr>
        <w:tc>
          <w:tcPr>
            <w:tcW w:w="794" w:type="dxa"/>
          </w:tcPr>
          <w:p w14:paraId="1328831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4398144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D20CFDD" w14:textId="7A2763D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مواد فعال کننده</w:t>
            </w:r>
          </w:p>
        </w:tc>
      </w:tr>
      <w:tr w:rsidR="00963F06" w:rsidRPr="002B4274" w14:paraId="72401F3A" w14:textId="77777777" w:rsidTr="00B46231">
        <w:trPr>
          <w:cantSplit/>
        </w:trPr>
        <w:tc>
          <w:tcPr>
            <w:tcW w:w="794" w:type="dxa"/>
          </w:tcPr>
          <w:p w14:paraId="386642B6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1A190F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0FAD88D" w14:textId="04CF04EE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4FCC354" w14:textId="78C3A870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521D517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1972FD5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6307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A29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651B002C" w14:textId="77777777" w:rsidTr="0002013D">
        <w:trPr>
          <w:cantSplit/>
        </w:trPr>
        <w:tc>
          <w:tcPr>
            <w:tcW w:w="794" w:type="dxa"/>
          </w:tcPr>
          <w:p w14:paraId="3012EF86" w14:textId="315C9741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</w:t>
            </w:r>
            <w:r>
              <w:rPr>
                <w:rFonts w:cs="B Nazanin"/>
                <w:sz w:val="22"/>
                <w:rtl/>
              </w:rPr>
              <w:t>6</w:t>
            </w:r>
          </w:p>
        </w:tc>
        <w:tc>
          <w:tcPr>
            <w:tcW w:w="9411" w:type="dxa"/>
            <w:gridSpan w:val="2"/>
          </w:tcPr>
          <w:p w14:paraId="3C4EF45C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754A3C1" w14:textId="1286108E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بر اساس </w:t>
            </w:r>
            <w:r w:rsidRPr="000722AE">
              <w:rPr>
                <w:rFonts w:cs="B Nazanin"/>
                <w:sz w:val="22"/>
              </w:rPr>
              <w:t>LD50</w:t>
            </w:r>
            <w:r w:rsidRPr="000722AE">
              <w:rPr>
                <w:rFonts w:cs="B Nazanin"/>
                <w:sz w:val="22"/>
                <w:rtl/>
              </w:rPr>
              <w:t xml:space="preserve"> خوراک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،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که </w:t>
            </w:r>
            <w:r w:rsidRPr="000722AE">
              <w:rPr>
                <w:rFonts w:cs="B Nazanin"/>
                <w:sz w:val="22"/>
              </w:rPr>
              <w:t>LD50</w:t>
            </w:r>
            <w:r w:rsidRPr="000722AE">
              <w:rPr>
                <w:rFonts w:cs="B Nazanin"/>
                <w:sz w:val="22"/>
                <w:rtl/>
              </w:rPr>
              <w:t xml:space="preserve"> آن کمتر از 0/025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گرم</w:t>
            </w:r>
            <w:r w:rsidRPr="000722AE">
              <w:rPr>
                <w:rFonts w:cs="B Nazanin"/>
                <w:sz w:val="22"/>
                <w:rtl/>
              </w:rPr>
              <w:t xml:space="preserve"> بر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لوگرم</w:t>
            </w:r>
            <w:r w:rsidRPr="000722AE">
              <w:rPr>
                <w:rFonts w:cs="B Nazanin"/>
                <w:sz w:val="22"/>
                <w:rtl/>
              </w:rPr>
              <w:t xml:space="preserve"> وزن بدن 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وان</w:t>
            </w:r>
            <w:r w:rsidRPr="000722AE">
              <w:rPr>
                <w:rFonts w:cs="B Nazanin"/>
                <w:sz w:val="22"/>
                <w:rtl/>
              </w:rPr>
              <w:t xml:space="preserve"> باشد، چه نام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ده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شود؟</w:t>
            </w:r>
          </w:p>
        </w:tc>
      </w:tr>
      <w:tr w:rsidR="00963F06" w:rsidRPr="002B4274" w14:paraId="1CA72AC5" w14:textId="77777777" w:rsidTr="00B46231">
        <w:trPr>
          <w:cantSplit/>
        </w:trPr>
        <w:tc>
          <w:tcPr>
            <w:tcW w:w="794" w:type="dxa"/>
          </w:tcPr>
          <w:p w14:paraId="57E288C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8A515C1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0404515" w14:textId="3AA5983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متوسط</w:t>
            </w:r>
          </w:p>
        </w:tc>
      </w:tr>
      <w:tr w:rsidR="00963F06" w:rsidRPr="002B4274" w14:paraId="5DE0532F" w14:textId="77777777" w:rsidTr="00B46231">
        <w:trPr>
          <w:cantSplit/>
        </w:trPr>
        <w:tc>
          <w:tcPr>
            <w:tcW w:w="794" w:type="dxa"/>
          </w:tcPr>
          <w:p w14:paraId="54208FD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03C42B8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2D8451E" w14:textId="7DCE59E3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بس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ار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0B54B0DE" w14:textId="77777777" w:rsidTr="00B46231">
        <w:trPr>
          <w:cantSplit/>
        </w:trPr>
        <w:tc>
          <w:tcPr>
            <w:tcW w:w="794" w:type="dxa"/>
          </w:tcPr>
          <w:p w14:paraId="01E41EA6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78815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5071244" w14:textId="705B51B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ب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نها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108382A9" w14:textId="77777777" w:rsidTr="00B46231">
        <w:trPr>
          <w:cantSplit/>
        </w:trPr>
        <w:tc>
          <w:tcPr>
            <w:tcW w:w="794" w:type="dxa"/>
          </w:tcPr>
          <w:p w14:paraId="4B11F94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9527A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742026F5" w14:textId="7A5B1493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کم خطر</w:t>
            </w:r>
          </w:p>
        </w:tc>
      </w:tr>
      <w:tr w:rsidR="00963F06" w:rsidRPr="002B4274" w14:paraId="2DA300A2" w14:textId="77777777" w:rsidTr="00B46231">
        <w:trPr>
          <w:cantSplit/>
        </w:trPr>
        <w:tc>
          <w:tcPr>
            <w:tcW w:w="794" w:type="dxa"/>
          </w:tcPr>
          <w:p w14:paraId="20385866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CA41414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15C179F" w14:textId="5D9E1CB3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5BFE469" w14:textId="3D13EE1C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0A28B27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65553E85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279F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815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2D310E34" w14:textId="77777777" w:rsidTr="00914EC4">
        <w:trPr>
          <w:cantSplit/>
        </w:trPr>
        <w:tc>
          <w:tcPr>
            <w:tcW w:w="794" w:type="dxa"/>
          </w:tcPr>
          <w:p w14:paraId="124C6A8E" w14:textId="48325CD2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57</w:t>
            </w:r>
          </w:p>
        </w:tc>
        <w:tc>
          <w:tcPr>
            <w:tcW w:w="9411" w:type="dxa"/>
            <w:gridSpan w:val="2"/>
          </w:tcPr>
          <w:p w14:paraId="7228EF57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ACBF3A" w14:textId="564A7628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تقس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/>
                <w:sz w:val="22"/>
                <w:rtl/>
              </w:rPr>
              <w:t xml:space="preserve"> بند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سموم بر اساس 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اثر شامل 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موارد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نم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شود؟</w:t>
            </w:r>
          </w:p>
        </w:tc>
      </w:tr>
      <w:tr w:rsidR="00963F06" w:rsidRPr="002B4274" w14:paraId="6E02815C" w14:textId="77777777" w:rsidTr="00B46231">
        <w:trPr>
          <w:cantSplit/>
        </w:trPr>
        <w:tc>
          <w:tcPr>
            <w:tcW w:w="794" w:type="dxa"/>
          </w:tcPr>
          <w:p w14:paraId="4DFABDBA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74D646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F12C453" w14:textId="25F59E88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گوارش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و تنفس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185D826F" w14:textId="77777777" w:rsidTr="00B46231">
        <w:trPr>
          <w:cantSplit/>
        </w:trPr>
        <w:tc>
          <w:tcPr>
            <w:tcW w:w="794" w:type="dxa"/>
          </w:tcPr>
          <w:p w14:paraId="7129A51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5B09C75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36F1AA2" w14:textId="5ACF970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موثر بر 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افت</w:t>
            </w:r>
            <w:r w:rsidRPr="000722AE">
              <w:rPr>
                <w:rFonts w:cs="B Nazanin"/>
                <w:sz w:val="22"/>
                <w:rtl/>
              </w:rPr>
              <w:t xml:space="preserve"> کننده‌ها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عصب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5307B934" w14:textId="77777777" w:rsidTr="00B46231">
        <w:trPr>
          <w:cantSplit/>
        </w:trPr>
        <w:tc>
          <w:tcPr>
            <w:tcW w:w="794" w:type="dxa"/>
          </w:tcPr>
          <w:p w14:paraId="56619E09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F8A49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2CE650E" w14:textId="68E2D125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تنظ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/>
                <w:sz w:val="22"/>
                <w:rtl/>
              </w:rPr>
              <w:t xml:space="preserve"> کنندگان رشد</w:t>
            </w:r>
          </w:p>
        </w:tc>
      </w:tr>
      <w:tr w:rsidR="00963F06" w:rsidRPr="002B4274" w14:paraId="03146AFC" w14:textId="77777777" w:rsidTr="00B46231">
        <w:trPr>
          <w:cantSplit/>
        </w:trPr>
        <w:tc>
          <w:tcPr>
            <w:tcW w:w="794" w:type="dxa"/>
          </w:tcPr>
          <w:p w14:paraId="6A58E80A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FCAB3E7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E6490D0" w14:textId="607E6935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بر اساس خواص 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</w:p>
        </w:tc>
      </w:tr>
      <w:tr w:rsidR="00963F06" w:rsidRPr="002B4274" w14:paraId="360AB003" w14:textId="77777777" w:rsidTr="00B46231">
        <w:trPr>
          <w:cantSplit/>
        </w:trPr>
        <w:tc>
          <w:tcPr>
            <w:tcW w:w="794" w:type="dxa"/>
          </w:tcPr>
          <w:p w14:paraId="4158FCD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8C643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30F3B5B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A64EADA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C926A09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EEE3EB0" w14:textId="77777777" w:rsidR="008B0E4E" w:rsidRPr="002B4274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0BB885B3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D727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B22E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4160D3A" w14:textId="77777777" w:rsidTr="00246473">
        <w:trPr>
          <w:cantSplit/>
        </w:trPr>
        <w:tc>
          <w:tcPr>
            <w:tcW w:w="794" w:type="dxa"/>
          </w:tcPr>
          <w:p w14:paraId="40EDE896" w14:textId="714021A9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</w:t>
            </w:r>
            <w:r>
              <w:rPr>
                <w:rFonts w:cs="B Nazanin"/>
                <w:sz w:val="22"/>
                <w:rtl/>
              </w:rPr>
              <w:t>8</w:t>
            </w:r>
          </w:p>
        </w:tc>
        <w:tc>
          <w:tcPr>
            <w:tcW w:w="9411" w:type="dxa"/>
            <w:gridSpan w:val="2"/>
          </w:tcPr>
          <w:p w14:paraId="610F8D8B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79A75B" w14:textId="28FA58FE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کدام گروه از سموم ارگانوکلره به عنوان "سولفکسان" و "</w:t>
            </w:r>
            <w:r w:rsidRPr="000722AE">
              <w:rPr>
                <w:rFonts w:cs="B Nazanin"/>
                <w:sz w:val="22"/>
              </w:rPr>
              <w:t>CHC, BHC</w:t>
            </w:r>
            <w:r w:rsidRPr="000722AE">
              <w:rPr>
                <w:rFonts w:cs="B Nazanin"/>
                <w:sz w:val="22"/>
                <w:rtl/>
              </w:rPr>
              <w:t>" مشهور هستند؟</w:t>
            </w:r>
          </w:p>
        </w:tc>
      </w:tr>
      <w:tr w:rsidR="00963F06" w:rsidRPr="002B4274" w14:paraId="288CEC1C" w14:textId="77777777" w:rsidTr="00B46231">
        <w:trPr>
          <w:cantSplit/>
        </w:trPr>
        <w:tc>
          <w:tcPr>
            <w:tcW w:w="794" w:type="dxa"/>
          </w:tcPr>
          <w:p w14:paraId="5D06224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F5D6D6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E3A2AE8" w14:textId="554E379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</w:t>
            </w:r>
            <w:r w:rsidRPr="000722AE">
              <w:rPr>
                <w:rFonts w:cs="B Nazanin"/>
                <w:sz w:val="22"/>
              </w:rPr>
              <w:t>DDT</w:t>
            </w:r>
            <w:r w:rsidRPr="000722AE">
              <w:rPr>
                <w:rFonts w:cs="B Nazanin"/>
                <w:sz w:val="22"/>
                <w:rtl/>
              </w:rPr>
              <w:t xml:space="preserve"> و مشتقات آن</w:t>
            </w:r>
          </w:p>
        </w:tc>
      </w:tr>
      <w:tr w:rsidR="00963F06" w:rsidRPr="002B4274" w14:paraId="096A5C0D" w14:textId="77777777" w:rsidTr="00B46231">
        <w:trPr>
          <w:cantSplit/>
        </w:trPr>
        <w:tc>
          <w:tcPr>
            <w:tcW w:w="794" w:type="dxa"/>
          </w:tcPr>
          <w:p w14:paraId="414AC23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C0A96B8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D44F4A5" w14:textId="34B8670A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کلرد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34E0CFC7" w14:textId="77777777" w:rsidTr="00B46231">
        <w:trPr>
          <w:cantSplit/>
        </w:trPr>
        <w:tc>
          <w:tcPr>
            <w:tcW w:w="794" w:type="dxa"/>
          </w:tcPr>
          <w:p w14:paraId="505A06C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8C413DC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53A9E8A" w14:textId="2155BEC8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هگزاکلرا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بنزن</w:t>
            </w:r>
          </w:p>
        </w:tc>
      </w:tr>
      <w:tr w:rsidR="00963F06" w:rsidRPr="002B4274" w14:paraId="7022BC46" w14:textId="77777777" w:rsidTr="00B46231">
        <w:trPr>
          <w:cantSplit/>
        </w:trPr>
        <w:tc>
          <w:tcPr>
            <w:tcW w:w="794" w:type="dxa"/>
          </w:tcPr>
          <w:p w14:paraId="2F8FCF4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B0E8871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79527C0" w14:textId="7184B174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کلود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4DA931C4" w14:textId="77777777" w:rsidTr="00B46231">
        <w:trPr>
          <w:cantSplit/>
        </w:trPr>
        <w:tc>
          <w:tcPr>
            <w:tcW w:w="794" w:type="dxa"/>
          </w:tcPr>
          <w:p w14:paraId="7F9DCD3A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D71764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EE70F41" w14:textId="277BD27E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4470384" w14:textId="68D69BFF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C2B858B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12275AA1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35C3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B23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38F902A1" w14:textId="77777777" w:rsidTr="00D27B04">
        <w:trPr>
          <w:cantSplit/>
        </w:trPr>
        <w:tc>
          <w:tcPr>
            <w:tcW w:w="794" w:type="dxa"/>
          </w:tcPr>
          <w:p w14:paraId="0ACC8EF6" w14:textId="25DC1B2E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59</w:t>
            </w:r>
          </w:p>
        </w:tc>
        <w:tc>
          <w:tcPr>
            <w:tcW w:w="9411" w:type="dxa"/>
            <w:gridSpan w:val="2"/>
          </w:tcPr>
          <w:p w14:paraId="2A270A08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2F69C1" w14:textId="2831467E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تاث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سموم ارگانوکلره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963F06" w:rsidRPr="002B4274" w14:paraId="311E2481" w14:textId="77777777" w:rsidTr="00B46231">
        <w:trPr>
          <w:cantSplit/>
        </w:trPr>
        <w:tc>
          <w:tcPr>
            <w:tcW w:w="794" w:type="dxa"/>
          </w:tcPr>
          <w:p w14:paraId="43E6BB72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5B1DFE8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3E77271" w14:textId="4D2FFD5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چسب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دن</w:t>
            </w:r>
            <w:r w:rsidRPr="000722AE">
              <w:rPr>
                <w:rFonts w:cs="B Nazanin"/>
                <w:sz w:val="22"/>
                <w:rtl/>
              </w:rPr>
              <w:t xml:space="preserve"> فسفر به آنز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963F06" w:rsidRPr="002B4274" w14:paraId="1656EFDD" w14:textId="77777777" w:rsidTr="00B46231">
        <w:trPr>
          <w:cantSplit/>
        </w:trPr>
        <w:tc>
          <w:tcPr>
            <w:tcW w:w="794" w:type="dxa"/>
          </w:tcPr>
          <w:p w14:paraId="6C6B3F5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696AE1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C363333" w14:textId="451776F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سنتز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1CF70F8A" w14:textId="77777777" w:rsidTr="00B46231">
        <w:trPr>
          <w:cantSplit/>
        </w:trPr>
        <w:tc>
          <w:tcPr>
            <w:tcW w:w="794" w:type="dxa"/>
          </w:tcPr>
          <w:p w14:paraId="203CBDF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54F730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3FDDC3E" w14:textId="303C5CB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برهم خوردن تعادل سد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/>
                <w:sz w:val="22"/>
                <w:rtl/>
              </w:rPr>
              <w:t xml:space="preserve"> و پتاس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/>
                <w:sz w:val="22"/>
                <w:rtl/>
              </w:rPr>
              <w:t xml:space="preserve"> در سلول‌ها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عصب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56D4D490" w14:textId="77777777" w:rsidTr="00B46231">
        <w:trPr>
          <w:cantSplit/>
        </w:trPr>
        <w:tc>
          <w:tcPr>
            <w:tcW w:w="794" w:type="dxa"/>
          </w:tcPr>
          <w:p w14:paraId="4D1BF2E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4418219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028C330" w14:textId="16BEAB8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تجز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ه</w:t>
            </w:r>
            <w:r w:rsidRPr="000722AE">
              <w:rPr>
                <w:rFonts w:cs="B Nazanin"/>
                <w:sz w:val="22"/>
                <w:rtl/>
              </w:rPr>
              <w:t xml:space="preserve"> و غ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رفعال</w:t>
            </w:r>
            <w:r w:rsidRPr="000722AE">
              <w:rPr>
                <w:rFonts w:cs="B Nazanin"/>
                <w:sz w:val="22"/>
                <w:rtl/>
              </w:rPr>
              <w:t xml:space="preserve"> شدن هورمون جوان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5214C9E1" w14:textId="77777777" w:rsidTr="00B46231">
        <w:trPr>
          <w:cantSplit/>
        </w:trPr>
        <w:tc>
          <w:tcPr>
            <w:tcW w:w="794" w:type="dxa"/>
          </w:tcPr>
          <w:p w14:paraId="3DEB8722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ABEFA2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291A724" w14:textId="4441C024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974F52E" w14:textId="45A246B4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D7F41C0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0586204F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C0DC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4EA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2EFF51B" w14:textId="77777777" w:rsidTr="009120AA">
        <w:trPr>
          <w:cantSplit/>
        </w:trPr>
        <w:tc>
          <w:tcPr>
            <w:tcW w:w="794" w:type="dxa"/>
          </w:tcPr>
          <w:p w14:paraId="05922E60" w14:textId="73916D34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60</w:t>
            </w:r>
          </w:p>
        </w:tc>
        <w:tc>
          <w:tcPr>
            <w:tcW w:w="9411" w:type="dxa"/>
            <w:gridSpan w:val="2"/>
          </w:tcPr>
          <w:p w14:paraId="5B3F1B4B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AC3C1D6" w14:textId="334DF1A8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موارد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جزو سموم ارگانوفسفره نام برده شده است؟</w:t>
            </w:r>
          </w:p>
        </w:tc>
      </w:tr>
      <w:tr w:rsidR="00963F06" w:rsidRPr="002B4274" w14:paraId="36F6FFB4" w14:textId="77777777" w:rsidTr="00B46231">
        <w:trPr>
          <w:cantSplit/>
        </w:trPr>
        <w:tc>
          <w:tcPr>
            <w:tcW w:w="794" w:type="dxa"/>
          </w:tcPr>
          <w:p w14:paraId="4A9AAF6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B48BF4B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0DF70CC" w14:textId="635920A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مالات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</w:p>
        </w:tc>
      </w:tr>
      <w:tr w:rsidR="00963F06" w:rsidRPr="002B4274" w14:paraId="6953BAF9" w14:textId="77777777" w:rsidTr="00B46231">
        <w:trPr>
          <w:cantSplit/>
        </w:trPr>
        <w:tc>
          <w:tcPr>
            <w:tcW w:w="794" w:type="dxa"/>
          </w:tcPr>
          <w:p w14:paraId="3CBC5BB5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116F4E4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8BD82E8" w14:textId="6D46D998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کاربار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(سو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963F06" w:rsidRPr="002B4274" w14:paraId="42B4F678" w14:textId="77777777" w:rsidTr="00B46231">
        <w:trPr>
          <w:cantSplit/>
        </w:trPr>
        <w:tc>
          <w:tcPr>
            <w:tcW w:w="794" w:type="dxa"/>
          </w:tcPr>
          <w:p w14:paraId="4C38C13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5A38B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83FCD54" w14:textId="52169E98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پرمتر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963F06" w:rsidRPr="002B4274" w14:paraId="4F5648F8" w14:textId="77777777" w:rsidTr="00B46231">
        <w:trPr>
          <w:cantSplit/>
        </w:trPr>
        <w:tc>
          <w:tcPr>
            <w:tcW w:w="794" w:type="dxa"/>
          </w:tcPr>
          <w:p w14:paraId="33602340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A3516E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1BD89A5" w14:textId="48CF0928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متوپرن</w:t>
            </w:r>
          </w:p>
        </w:tc>
      </w:tr>
      <w:tr w:rsidR="00963F06" w:rsidRPr="002B4274" w14:paraId="2D2B1CB9" w14:textId="77777777" w:rsidTr="00B46231">
        <w:trPr>
          <w:cantSplit/>
        </w:trPr>
        <w:tc>
          <w:tcPr>
            <w:tcW w:w="794" w:type="dxa"/>
          </w:tcPr>
          <w:p w14:paraId="3C3A3D9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5AA2FA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9F9BF1E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03BA3F2" w14:textId="56C91A66" w:rsidR="00200CB8" w:rsidRDefault="00200CB8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C06A1C7" w14:textId="77777777" w:rsidR="00200CB8" w:rsidRDefault="00200CB8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E93BB10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0FA9B5B4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2090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6A7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2C985C23" w14:textId="77777777" w:rsidTr="005E7CD4">
        <w:trPr>
          <w:cantSplit/>
        </w:trPr>
        <w:tc>
          <w:tcPr>
            <w:tcW w:w="794" w:type="dxa"/>
          </w:tcPr>
          <w:p w14:paraId="7CAC767B" w14:textId="3B21F622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</w:t>
            </w:r>
            <w:r>
              <w:rPr>
                <w:rFonts w:cs="B Nazanin"/>
                <w:sz w:val="22"/>
                <w:rtl/>
              </w:rPr>
              <w:t>1</w:t>
            </w:r>
          </w:p>
        </w:tc>
        <w:tc>
          <w:tcPr>
            <w:tcW w:w="9411" w:type="dxa"/>
            <w:gridSpan w:val="2"/>
          </w:tcPr>
          <w:p w14:paraId="32F94F11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CA5B833" w14:textId="19C8FC88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موارد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جزو سموم کاربامات نام برده شده است؟</w:t>
            </w:r>
          </w:p>
        </w:tc>
      </w:tr>
      <w:tr w:rsidR="00963F06" w:rsidRPr="002B4274" w14:paraId="1C992A99" w14:textId="77777777" w:rsidTr="00B46231">
        <w:trPr>
          <w:cantSplit/>
        </w:trPr>
        <w:tc>
          <w:tcPr>
            <w:tcW w:w="794" w:type="dxa"/>
          </w:tcPr>
          <w:p w14:paraId="6C137BDC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2839C4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E0E7B33" w14:textId="2C6E7E1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پارات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</w:p>
        </w:tc>
      </w:tr>
      <w:tr w:rsidR="00963F06" w:rsidRPr="002B4274" w14:paraId="502409C9" w14:textId="77777777" w:rsidTr="00B46231">
        <w:trPr>
          <w:cantSplit/>
        </w:trPr>
        <w:tc>
          <w:tcPr>
            <w:tcW w:w="794" w:type="dxa"/>
          </w:tcPr>
          <w:p w14:paraId="3B03E59B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8C43B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30EF6EF" w14:textId="25E8DB01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پروپوکسور (با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گون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963F06" w:rsidRPr="002B4274" w14:paraId="4AE86605" w14:textId="77777777" w:rsidTr="00B46231">
        <w:trPr>
          <w:cantSplit/>
        </w:trPr>
        <w:tc>
          <w:tcPr>
            <w:tcW w:w="794" w:type="dxa"/>
          </w:tcPr>
          <w:p w14:paraId="1198517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B7B10B7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B3CE9F6" w14:textId="71267F3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فن والرات</w:t>
            </w:r>
          </w:p>
        </w:tc>
      </w:tr>
      <w:tr w:rsidR="00963F06" w:rsidRPr="002B4274" w14:paraId="428F1E62" w14:textId="77777777" w:rsidTr="00B46231">
        <w:trPr>
          <w:cantSplit/>
        </w:trPr>
        <w:tc>
          <w:tcPr>
            <w:tcW w:w="794" w:type="dxa"/>
          </w:tcPr>
          <w:p w14:paraId="509EBDFC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4EB4329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07C7B34" w14:textId="6CEC4B1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فلوبنزرون</w:t>
            </w:r>
          </w:p>
        </w:tc>
      </w:tr>
      <w:tr w:rsidR="00963F06" w:rsidRPr="002B4274" w14:paraId="38FDB219" w14:textId="77777777" w:rsidTr="00B46231">
        <w:trPr>
          <w:cantSplit/>
        </w:trPr>
        <w:tc>
          <w:tcPr>
            <w:tcW w:w="794" w:type="dxa"/>
          </w:tcPr>
          <w:p w14:paraId="078D5AB1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DCE302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7A631E9" w14:textId="358A3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27E9983" w14:textId="446FF448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5FB52CA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C90AC0D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A6C3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F11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2ED5D6C4" w14:textId="77777777" w:rsidTr="00CC0FFB">
        <w:trPr>
          <w:cantSplit/>
        </w:trPr>
        <w:tc>
          <w:tcPr>
            <w:tcW w:w="794" w:type="dxa"/>
          </w:tcPr>
          <w:p w14:paraId="35255680" w14:textId="66AAB4BF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</w:t>
            </w:r>
            <w:r>
              <w:rPr>
                <w:rFonts w:cs="B Nazanin"/>
                <w:sz w:val="22"/>
                <w:rtl/>
              </w:rPr>
              <w:t>2</w:t>
            </w:r>
          </w:p>
        </w:tc>
        <w:tc>
          <w:tcPr>
            <w:tcW w:w="9411" w:type="dxa"/>
            <w:gridSpan w:val="2"/>
          </w:tcPr>
          <w:p w14:paraId="3A918FF7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BA6C33" w14:textId="463B7DA0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تاث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سموم ارگانوفسفره و کاربامات عمدتاً شامل چه موارد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شود؟</w:t>
            </w:r>
          </w:p>
        </w:tc>
      </w:tr>
      <w:tr w:rsidR="00963F06" w:rsidRPr="002B4274" w14:paraId="7C44C0B1" w14:textId="77777777" w:rsidTr="00B46231">
        <w:trPr>
          <w:cantSplit/>
        </w:trPr>
        <w:tc>
          <w:tcPr>
            <w:tcW w:w="794" w:type="dxa"/>
          </w:tcPr>
          <w:p w14:paraId="5C9CE8F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AA1CAFC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BF4E010" w14:textId="5FDCD7EA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نشت سد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/>
                <w:sz w:val="22"/>
                <w:rtl/>
              </w:rPr>
              <w:t xml:space="preserve"> در نرون‌ها</w:t>
            </w:r>
          </w:p>
        </w:tc>
      </w:tr>
      <w:tr w:rsidR="00963F06" w:rsidRPr="002B4274" w14:paraId="7A532286" w14:textId="77777777" w:rsidTr="00B46231">
        <w:trPr>
          <w:cantSplit/>
        </w:trPr>
        <w:tc>
          <w:tcPr>
            <w:tcW w:w="794" w:type="dxa"/>
          </w:tcPr>
          <w:p w14:paraId="74A1424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9799BD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795CDB39" w14:textId="36540BFE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متابول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آم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ن‌ها</w:t>
            </w:r>
          </w:p>
        </w:tc>
      </w:tr>
      <w:tr w:rsidR="00963F06" w:rsidRPr="002B4274" w14:paraId="6658FEA6" w14:textId="77777777" w:rsidTr="00B46231">
        <w:trPr>
          <w:cantSplit/>
        </w:trPr>
        <w:tc>
          <w:tcPr>
            <w:tcW w:w="794" w:type="dxa"/>
          </w:tcPr>
          <w:p w14:paraId="62606298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6B33B0F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4ED801F" w14:textId="515CDCE6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تجمع کول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استراز در محل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ناپس‌ها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عصب به عصب و عصب به عضله</w:t>
            </w:r>
          </w:p>
        </w:tc>
      </w:tr>
      <w:tr w:rsidR="00963F06" w:rsidRPr="002B4274" w14:paraId="361DDC95" w14:textId="77777777" w:rsidTr="00B46231">
        <w:trPr>
          <w:cantSplit/>
        </w:trPr>
        <w:tc>
          <w:tcPr>
            <w:tcW w:w="794" w:type="dxa"/>
          </w:tcPr>
          <w:p w14:paraId="7F2E1AE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6CA8EF2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3DAA5F7" w14:textId="72934449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مانع تجمع طب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کوت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کول</w:t>
            </w:r>
          </w:p>
        </w:tc>
      </w:tr>
      <w:tr w:rsidR="00963F06" w:rsidRPr="002B4274" w14:paraId="3138EA5F" w14:textId="77777777" w:rsidTr="00B46231">
        <w:trPr>
          <w:cantSplit/>
        </w:trPr>
        <w:tc>
          <w:tcPr>
            <w:tcW w:w="794" w:type="dxa"/>
          </w:tcPr>
          <w:p w14:paraId="32A41087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1AE10F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F8403E5" w14:textId="2AF49444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3E8BA77" w14:textId="2CC7953C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FB4DBDC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C975DDF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49AD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176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65440693" w14:textId="77777777" w:rsidTr="00F616D2">
        <w:trPr>
          <w:cantSplit/>
        </w:trPr>
        <w:tc>
          <w:tcPr>
            <w:tcW w:w="794" w:type="dxa"/>
          </w:tcPr>
          <w:p w14:paraId="55F92454" w14:textId="5F69D273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63</w:t>
            </w:r>
          </w:p>
        </w:tc>
        <w:tc>
          <w:tcPr>
            <w:tcW w:w="9411" w:type="dxa"/>
            <w:gridSpan w:val="2"/>
          </w:tcPr>
          <w:p w14:paraId="396E4868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3F3795" w14:textId="7D2BD220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سه هورمون اص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و ضرور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در بدن حشرات از کجا ترشح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شوند؟</w:t>
            </w:r>
          </w:p>
        </w:tc>
      </w:tr>
      <w:tr w:rsidR="00963F06" w:rsidRPr="002B4274" w14:paraId="3219228A" w14:textId="77777777" w:rsidTr="00B46231">
        <w:trPr>
          <w:cantSplit/>
        </w:trPr>
        <w:tc>
          <w:tcPr>
            <w:tcW w:w="794" w:type="dxa"/>
          </w:tcPr>
          <w:p w14:paraId="7DBD1F1F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5FF3C7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B17FB87" w14:textId="318BABC0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فقط از غدد مخصوص</w:t>
            </w:r>
          </w:p>
        </w:tc>
      </w:tr>
      <w:tr w:rsidR="00963F06" w:rsidRPr="002B4274" w14:paraId="48EE4901" w14:textId="77777777" w:rsidTr="00B46231">
        <w:trPr>
          <w:cantSplit/>
        </w:trPr>
        <w:tc>
          <w:tcPr>
            <w:tcW w:w="794" w:type="dxa"/>
          </w:tcPr>
          <w:p w14:paraId="094EE054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200A1FA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D52B4C8" w14:textId="5648BD50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از اعصاب و غدد مخصوص</w:t>
            </w:r>
          </w:p>
        </w:tc>
      </w:tr>
      <w:tr w:rsidR="00963F06" w:rsidRPr="002B4274" w14:paraId="5F4BB186" w14:textId="77777777" w:rsidTr="00B46231">
        <w:trPr>
          <w:cantSplit/>
        </w:trPr>
        <w:tc>
          <w:tcPr>
            <w:tcW w:w="794" w:type="dxa"/>
          </w:tcPr>
          <w:p w14:paraId="787377DD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0CA4496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AB5E629" w14:textId="3F939ABA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فقط از سلول‌ها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عصب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173DB941" w14:textId="77777777" w:rsidTr="00B46231">
        <w:trPr>
          <w:cantSplit/>
        </w:trPr>
        <w:tc>
          <w:tcPr>
            <w:tcW w:w="794" w:type="dxa"/>
          </w:tcPr>
          <w:p w14:paraId="75E645EE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E15BD04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300F82D" w14:textId="1CA3A44B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از بافت مغز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و معده</w:t>
            </w:r>
          </w:p>
        </w:tc>
      </w:tr>
      <w:tr w:rsidR="00963F06" w:rsidRPr="002B4274" w14:paraId="02A91514" w14:textId="77777777" w:rsidTr="00B46231">
        <w:trPr>
          <w:cantSplit/>
        </w:trPr>
        <w:tc>
          <w:tcPr>
            <w:tcW w:w="794" w:type="dxa"/>
          </w:tcPr>
          <w:p w14:paraId="35F8C376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6F5F55" w14:textId="77777777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B9A4189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7D0F11F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E8065F5" w14:textId="77777777" w:rsidR="008B0E4E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0D1FA29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1C912BCC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FB85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E445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439843A" w14:textId="77777777" w:rsidTr="000C53B1">
        <w:trPr>
          <w:cantSplit/>
        </w:trPr>
        <w:tc>
          <w:tcPr>
            <w:tcW w:w="794" w:type="dxa"/>
          </w:tcPr>
          <w:p w14:paraId="0849E6D6" w14:textId="2577A444" w:rsidR="00200CB8" w:rsidRPr="002B4274" w:rsidRDefault="0021572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</w:t>
            </w:r>
            <w:r>
              <w:rPr>
                <w:rFonts w:cs="B Nazanin"/>
                <w:sz w:val="22"/>
                <w:rtl/>
              </w:rPr>
              <w:t>4</w:t>
            </w:r>
          </w:p>
        </w:tc>
        <w:tc>
          <w:tcPr>
            <w:tcW w:w="9411" w:type="dxa"/>
            <w:gridSpan w:val="2"/>
          </w:tcPr>
          <w:p w14:paraId="6E77F506" w14:textId="77777777" w:rsidR="00200CB8" w:rsidRPr="002B4274" w:rsidRDefault="00200CB8" w:rsidP="00963F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C7489E" w14:textId="743A494F" w:rsidR="00200CB8" w:rsidRPr="002B4274" w:rsidRDefault="00200CB8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هورمون فعال کننده حشرات وظ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فه</w:t>
            </w:r>
            <w:r w:rsidRPr="000722AE">
              <w:rPr>
                <w:rFonts w:cs="B Nazanin"/>
                <w:sz w:val="22"/>
                <w:rtl/>
              </w:rPr>
              <w:t xml:space="preserve"> تحر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کدام سلول‌ها را دارد؟</w:t>
            </w:r>
          </w:p>
        </w:tc>
      </w:tr>
      <w:tr w:rsidR="00963F06" w:rsidRPr="002B4274" w14:paraId="7A6B04B1" w14:textId="77777777" w:rsidTr="00B46231">
        <w:trPr>
          <w:cantSplit/>
        </w:trPr>
        <w:tc>
          <w:tcPr>
            <w:tcW w:w="794" w:type="dxa"/>
          </w:tcPr>
          <w:p w14:paraId="3D92931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B20BF87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2607B67" w14:textId="7CC9DEA2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سلول‌ها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ترشح کننده هورمون جوان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32ACCBE0" w14:textId="77777777" w:rsidTr="00B46231">
        <w:trPr>
          <w:cantSplit/>
        </w:trPr>
        <w:tc>
          <w:tcPr>
            <w:tcW w:w="794" w:type="dxa"/>
          </w:tcPr>
          <w:p w14:paraId="769FF841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203BC7D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1462F063" w14:textId="676EE7A8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سلول‌ها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ترشح کننده هورمون پوست انداز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5B231FB9" w14:textId="77777777" w:rsidTr="00B46231">
        <w:trPr>
          <w:cantSplit/>
        </w:trPr>
        <w:tc>
          <w:tcPr>
            <w:tcW w:w="794" w:type="dxa"/>
          </w:tcPr>
          <w:p w14:paraId="2A1615E9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C5354B3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3E534B1" w14:textId="24BA0D25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سلول‌ها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عصب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19B36EA1" w14:textId="77777777" w:rsidTr="00B46231">
        <w:trPr>
          <w:cantSplit/>
        </w:trPr>
        <w:tc>
          <w:tcPr>
            <w:tcW w:w="794" w:type="dxa"/>
          </w:tcPr>
          <w:p w14:paraId="6D84E99A" w14:textId="77777777" w:rsidR="00963F06" w:rsidRPr="002B4274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029A48" w14:textId="77777777" w:rsidR="00963F06" w:rsidRPr="002B4274" w:rsidRDefault="00963F06" w:rsidP="00963F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1E56DD5" w14:textId="10971A9D" w:rsidR="00963F06" w:rsidRPr="002B4274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سلول‌ها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گوارش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963F06" w:rsidRPr="002B4274" w14:paraId="12BA6F1A" w14:textId="77777777" w:rsidTr="00B46231">
        <w:trPr>
          <w:cantSplit/>
        </w:trPr>
        <w:tc>
          <w:tcPr>
            <w:tcW w:w="794" w:type="dxa"/>
          </w:tcPr>
          <w:p w14:paraId="13A7DFB2" w14:textId="77777777" w:rsidR="00963F06" w:rsidRPr="00162641" w:rsidRDefault="00963F06" w:rsidP="00963F0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3D74E6" w14:textId="77777777" w:rsidR="00963F06" w:rsidRPr="00162641" w:rsidRDefault="00963F06" w:rsidP="00963F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545003B" w14:textId="7CE16AEC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ECFD2D2" w14:textId="3E2507F0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DAE4D91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1A231E29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8B5D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1D8A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58D5870E" w14:textId="77777777" w:rsidTr="004420FB">
        <w:trPr>
          <w:cantSplit/>
        </w:trPr>
        <w:tc>
          <w:tcPr>
            <w:tcW w:w="794" w:type="dxa"/>
          </w:tcPr>
          <w:p w14:paraId="5048DB5E" w14:textId="1253EA13" w:rsidR="00200CB8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65</w:t>
            </w:r>
          </w:p>
        </w:tc>
        <w:tc>
          <w:tcPr>
            <w:tcW w:w="9411" w:type="dxa"/>
            <w:gridSpan w:val="2"/>
          </w:tcPr>
          <w:p w14:paraId="041AFFF2" w14:textId="77777777" w:rsidR="00200CB8" w:rsidRPr="002B4274" w:rsidRDefault="00200CB8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4FD69EE" w14:textId="52960477" w:rsidR="00200CB8" w:rsidRPr="002B4274" w:rsidRDefault="00200CB8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افزا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</w:t>
            </w:r>
            <w:r w:rsidRPr="000722AE">
              <w:rPr>
                <w:rFonts w:cs="B Nazanin"/>
                <w:sz w:val="22"/>
                <w:rtl/>
              </w:rPr>
              <w:t xml:space="preserve"> مصنوع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هورمون جوان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در حشرات چه نت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جه‌ا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دارد؟</w:t>
            </w:r>
          </w:p>
        </w:tc>
      </w:tr>
      <w:tr w:rsidR="00B46231" w:rsidRPr="002B4274" w14:paraId="50E109EE" w14:textId="77777777" w:rsidTr="00B46231">
        <w:trPr>
          <w:cantSplit/>
        </w:trPr>
        <w:tc>
          <w:tcPr>
            <w:tcW w:w="794" w:type="dxa"/>
          </w:tcPr>
          <w:p w14:paraId="12AB1BC0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9544B4C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1D98571" w14:textId="3E94FD6D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مرگ به دل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تجز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ه</w:t>
            </w:r>
            <w:r w:rsidRPr="000722AE">
              <w:rPr>
                <w:rFonts w:cs="B Nazanin"/>
                <w:sz w:val="22"/>
                <w:rtl/>
              </w:rPr>
              <w:t xml:space="preserve"> هورمون</w:t>
            </w:r>
          </w:p>
        </w:tc>
      </w:tr>
      <w:tr w:rsidR="00B46231" w:rsidRPr="002B4274" w14:paraId="4431FC3E" w14:textId="77777777" w:rsidTr="00B46231">
        <w:trPr>
          <w:cantSplit/>
        </w:trPr>
        <w:tc>
          <w:tcPr>
            <w:tcW w:w="794" w:type="dxa"/>
          </w:tcPr>
          <w:p w14:paraId="6446CD0B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B351A2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F3A21DE" w14:textId="74CB1AC2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مرگ به دل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پوست انداز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اضافه</w:t>
            </w:r>
          </w:p>
        </w:tc>
      </w:tr>
      <w:tr w:rsidR="00B46231" w:rsidRPr="002B4274" w14:paraId="106D39E1" w14:textId="77777777" w:rsidTr="00B46231">
        <w:trPr>
          <w:cantSplit/>
        </w:trPr>
        <w:tc>
          <w:tcPr>
            <w:tcW w:w="794" w:type="dxa"/>
          </w:tcPr>
          <w:p w14:paraId="4CA6B203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207EE9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559C87C" w14:textId="2ECE6E5A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تبد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/>
                <w:sz w:val="22"/>
                <w:rtl/>
              </w:rPr>
              <w:t xml:space="preserve"> لارو به شف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ره</w:t>
            </w:r>
          </w:p>
        </w:tc>
      </w:tr>
      <w:tr w:rsidR="00B46231" w:rsidRPr="002B4274" w14:paraId="217AD4D3" w14:textId="77777777" w:rsidTr="00B46231">
        <w:trPr>
          <w:cantSplit/>
        </w:trPr>
        <w:tc>
          <w:tcPr>
            <w:tcW w:w="794" w:type="dxa"/>
          </w:tcPr>
          <w:p w14:paraId="495237E4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23706C8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40C2882" w14:textId="406C3F7F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جاد</w:t>
            </w:r>
            <w:r w:rsidRPr="000722AE">
              <w:rPr>
                <w:rFonts w:cs="B Nazanin"/>
                <w:sz w:val="22"/>
                <w:rtl/>
              </w:rPr>
              <w:t xml:space="preserve"> تکامل مرحله‌ا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10815EA2" w14:textId="77777777" w:rsidTr="00B46231">
        <w:trPr>
          <w:cantSplit/>
        </w:trPr>
        <w:tc>
          <w:tcPr>
            <w:tcW w:w="794" w:type="dxa"/>
          </w:tcPr>
          <w:p w14:paraId="00437514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EF2C40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E18245F" w14:textId="58C9944F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84B920F" w14:textId="4B3FC21F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8070E27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D3C6830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4135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8EB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03DE3119" w14:textId="77777777" w:rsidTr="000C075D">
        <w:trPr>
          <w:cantSplit/>
        </w:trPr>
        <w:tc>
          <w:tcPr>
            <w:tcW w:w="794" w:type="dxa"/>
          </w:tcPr>
          <w:p w14:paraId="1175ED5B" w14:textId="008DF1C1" w:rsidR="00200CB8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</w:t>
            </w:r>
            <w:r>
              <w:rPr>
                <w:rFonts w:cs="B Nazanin"/>
                <w:sz w:val="22"/>
                <w:rtl/>
              </w:rPr>
              <w:t>6</w:t>
            </w:r>
          </w:p>
        </w:tc>
        <w:tc>
          <w:tcPr>
            <w:tcW w:w="9411" w:type="dxa"/>
            <w:gridSpan w:val="2"/>
          </w:tcPr>
          <w:p w14:paraId="2674277A" w14:textId="77777777" w:rsidR="00200CB8" w:rsidRPr="002B4274" w:rsidRDefault="00200CB8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124498" w14:textId="15E10993" w:rsidR="00200CB8" w:rsidRPr="002B4274" w:rsidRDefault="00200CB8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ترک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بات</w:t>
            </w:r>
            <w:r w:rsidRPr="000722AE">
              <w:rPr>
                <w:rFonts w:cs="B Nazanin"/>
                <w:sz w:val="22"/>
                <w:rtl/>
              </w:rPr>
              <w:t xml:space="preserve"> ضد هورمون جوان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در 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ران</w:t>
            </w:r>
            <w:r w:rsidRPr="000722AE">
              <w:rPr>
                <w:rFonts w:cs="B Nazanin"/>
                <w:sz w:val="22"/>
                <w:rtl/>
              </w:rPr>
              <w:t xml:space="preserve"> مورد استفاده قرار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رد؟</w:t>
            </w:r>
          </w:p>
        </w:tc>
      </w:tr>
      <w:tr w:rsidR="00B46231" w:rsidRPr="002B4274" w14:paraId="60DFD7B2" w14:textId="77777777" w:rsidTr="00B46231">
        <w:trPr>
          <w:cantSplit/>
        </w:trPr>
        <w:tc>
          <w:tcPr>
            <w:tcW w:w="794" w:type="dxa"/>
          </w:tcPr>
          <w:p w14:paraId="7E0E303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15BDD23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3C3F3BA4" w14:textId="6478214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متوپرن</w:t>
            </w:r>
          </w:p>
        </w:tc>
      </w:tr>
      <w:tr w:rsidR="00B46231" w:rsidRPr="002B4274" w14:paraId="6AAD3DD4" w14:textId="77777777" w:rsidTr="00B46231">
        <w:trPr>
          <w:cantSplit/>
        </w:trPr>
        <w:tc>
          <w:tcPr>
            <w:tcW w:w="794" w:type="dxa"/>
          </w:tcPr>
          <w:p w14:paraId="0662BA29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48C58F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73EAE2F" w14:textId="6FA09187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فلوبنزرون</w:t>
            </w:r>
          </w:p>
        </w:tc>
      </w:tr>
      <w:tr w:rsidR="00B46231" w:rsidRPr="002B4274" w14:paraId="308377B1" w14:textId="77777777" w:rsidTr="00B46231">
        <w:trPr>
          <w:cantSplit/>
        </w:trPr>
        <w:tc>
          <w:tcPr>
            <w:tcW w:w="794" w:type="dxa"/>
          </w:tcPr>
          <w:p w14:paraId="1329D86B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76031A6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05D90A9" w14:textId="7DFBDCDA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سا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پرمتر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B46231" w:rsidRPr="002B4274" w14:paraId="1E126F61" w14:textId="77777777" w:rsidTr="00B46231">
        <w:trPr>
          <w:cantSplit/>
        </w:trPr>
        <w:tc>
          <w:tcPr>
            <w:tcW w:w="794" w:type="dxa"/>
          </w:tcPr>
          <w:p w14:paraId="3E93820A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BF09113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6FA5EC5" w14:textId="42549E4B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مالات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</w:p>
        </w:tc>
      </w:tr>
      <w:tr w:rsidR="00B46231" w:rsidRPr="002B4274" w14:paraId="6FD6FB04" w14:textId="77777777" w:rsidTr="00B46231">
        <w:trPr>
          <w:cantSplit/>
        </w:trPr>
        <w:tc>
          <w:tcPr>
            <w:tcW w:w="794" w:type="dxa"/>
          </w:tcPr>
          <w:p w14:paraId="44479E7A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9777AE" w14:textId="77777777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568BA1F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DB8FFDE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FEC3803" w14:textId="703576CD" w:rsidR="008B0E4E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E1B9B18" w14:textId="77777777" w:rsidR="008B0E4E" w:rsidRPr="002B4274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0B487A59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7785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811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5B28C04A" w14:textId="77777777" w:rsidTr="00700D34">
        <w:trPr>
          <w:cantSplit/>
        </w:trPr>
        <w:tc>
          <w:tcPr>
            <w:tcW w:w="794" w:type="dxa"/>
          </w:tcPr>
          <w:p w14:paraId="768A5775" w14:textId="13AFB504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</w:t>
            </w:r>
            <w:r>
              <w:rPr>
                <w:rFonts w:cs="B Nazanin"/>
                <w:sz w:val="22"/>
                <w:rtl/>
              </w:rPr>
              <w:t>7</w:t>
            </w:r>
          </w:p>
        </w:tc>
        <w:tc>
          <w:tcPr>
            <w:tcW w:w="9411" w:type="dxa"/>
            <w:gridSpan w:val="2"/>
          </w:tcPr>
          <w:p w14:paraId="427E2430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ED92E2" w14:textId="38A601CD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عمل سموم 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رازول‌ها</w:t>
            </w:r>
            <w:r w:rsidRPr="000722AE">
              <w:rPr>
                <w:rFonts w:cs="B Nazanin"/>
                <w:sz w:val="22"/>
                <w:rtl/>
              </w:rPr>
              <w:t xml:space="preserve"> که به عنوان حشره کش تماس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و گوارش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استفاده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شوند،</w:t>
            </w:r>
            <w:r w:rsidRPr="000722AE">
              <w:rPr>
                <w:rFonts w:cs="B Nazanin"/>
                <w:sz w:val="22"/>
                <w:rtl/>
              </w:rPr>
              <w:t xml:space="preserve">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2F70197C" w14:textId="77777777" w:rsidTr="00B46231">
        <w:trPr>
          <w:cantSplit/>
        </w:trPr>
        <w:tc>
          <w:tcPr>
            <w:tcW w:w="794" w:type="dxa"/>
          </w:tcPr>
          <w:p w14:paraId="4565CF11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DC5A680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29168D8" w14:textId="2AD16232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نشت سد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B46231" w:rsidRPr="002B4274" w14:paraId="3761E40C" w14:textId="77777777" w:rsidTr="00B46231">
        <w:trPr>
          <w:cantSplit/>
        </w:trPr>
        <w:tc>
          <w:tcPr>
            <w:tcW w:w="794" w:type="dxa"/>
          </w:tcPr>
          <w:p w14:paraId="7A8E7CEA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75B192A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CE1395A" w14:textId="3DB0DF6C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نقص در </w:t>
            </w:r>
            <w:r w:rsidRPr="000722AE">
              <w:rPr>
                <w:rFonts w:cs="B Nazanin"/>
                <w:sz w:val="22"/>
              </w:rPr>
              <w:t>ATP</w:t>
            </w:r>
            <w:r w:rsidRPr="000722AE">
              <w:rPr>
                <w:rFonts w:cs="B Nazanin"/>
                <w:sz w:val="22"/>
                <w:rtl/>
              </w:rPr>
              <w:t xml:space="preserve"> و مانع انتقال الکترون در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توکندر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32887D29" w14:textId="77777777" w:rsidTr="00B46231">
        <w:trPr>
          <w:cantSplit/>
        </w:trPr>
        <w:tc>
          <w:tcPr>
            <w:tcW w:w="794" w:type="dxa"/>
          </w:tcPr>
          <w:p w14:paraId="41767C99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96C40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27EC626B" w14:textId="4578191C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تجمع کول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استراز</w:t>
            </w:r>
          </w:p>
        </w:tc>
      </w:tr>
      <w:tr w:rsidR="00B46231" w:rsidRPr="002B4274" w14:paraId="757465A5" w14:textId="77777777" w:rsidTr="00B46231">
        <w:trPr>
          <w:cantSplit/>
        </w:trPr>
        <w:tc>
          <w:tcPr>
            <w:tcW w:w="794" w:type="dxa"/>
          </w:tcPr>
          <w:p w14:paraId="39366304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681511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A11BC5F" w14:textId="2B683013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سنتز 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B46231" w:rsidRPr="002B4274" w14:paraId="679B0005" w14:textId="77777777" w:rsidTr="00B46231">
        <w:trPr>
          <w:cantSplit/>
        </w:trPr>
        <w:tc>
          <w:tcPr>
            <w:tcW w:w="794" w:type="dxa"/>
          </w:tcPr>
          <w:p w14:paraId="0D6C62AE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126AE1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05CA831" w14:textId="69F933BF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84309D2" w14:textId="38E10F16" w:rsidR="005429F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D0C90D1" w14:textId="77777777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5544337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3A9D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892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47079C10" w14:textId="77777777" w:rsidTr="00DB7588">
        <w:trPr>
          <w:cantSplit/>
        </w:trPr>
        <w:tc>
          <w:tcPr>
            <w:tcW w:w="794" w:type="dxa"/>
          </w:tcPr>
          <w:p w14:paraId="3CA38E71" w14:textId="375C7741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68</w:t>
            </w:r>
          </w:p>
        </w:tc>
        <w:tc>
          <w:tcPr>
            <w:tcW w:w="9411" w:type="dxa"/>
            <w:gridSpan w:val="2"/>
          </w:tcPr>
          <w:p w14:paraId="3686DBA2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1B1529" w14:textId="46AA9C50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حشره 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ولوژ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مانند باکتر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وس</w:t>
            </w:r>
            <w:r w:rsidRPr="000722AE">
              <w:rPr>
                <w:rFonts w:cs="B Nazanin"/>
                <w:sz w:val="22"/>
                <w:rtl/>
              </w:rPr>
              <w:t xml:space="preserve"> تور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نژنس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</w:t>
            </w:r>
            <w:r w:rsidRPr="000722AE">
              <w:rPr>
                <w:rFonts w:cs="B Nazanin"/>
                <w:sz w:val="22"/>
                <w:rtl/>
              </w:rPr>
              <w:t xml:space="preserve"> (ژ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نکس</w:t>
            </w:r>
            <w:r w:rsidRPr="000722AE">
              <w:rPr>
                <w:rFonts w:cs="B Nazanin"/>
                <w:sz w:val="22"/>
                <w:rtl/>
              </w:rPr>
              <w:t>) چگونه باعث مرگ حشرات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شوند؟</w:t>
            </w:r>
          </w:p>
        </w:tc>
      </w:tr>
      <w:tr w:rsidR="00B46231" w:rsidRPr="002B4274" w14:paraId="5F89222D" w14:textId="77777777" w:rsidTr="00B46231">
        <w:trPr>
          <w:cantSplit/>
        </w:trPr>
        <w:tc>
          <w:tcPr>
            <w:tcW w:w="794" w:type="dxa"/>
          </w:tcPr>
          <w:p w14:paraId="09FAE74F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887ED6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476E057" w14:textId="1593DDD9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پروتئ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در معده حشرات</w:t>
            </w:r>
          </w:p>
        </w:tc>
      </w:tr>
      <w:tr w:rsidR="00B46231" w:rsidRPr="002B4274" w14:paraId="31D1B4EF" w14:textId="77777777" w:rsidTr="00B46231">
        <w:trPr>
          <w:cantSplit/>
        </w:trPr>
        <w:tc>
          <w:tcPr>
            <w:tcW w:w="794" w:type="dxa"/>
          </w:tcPr>
          <w:p w14:paraId="2AF0F78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5403E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72782CD" w14:textId="64B28E45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پوست انداز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53C9D0E2" w14:textId="77777777" w:rsidTr="00B46231">
        <w:trPr>
          <w:cantSplit/>
        </w:trPr>
        <w:tc>
          <w:tcPr>
            <w:tcW w:w="794" w:type="dxa"/>
          </w:tcPr>
          <w:p w14:paraId="55171315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143F9CC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57D2F9E6" w14:textId="3108CF0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</w:t>
            </w:r>
            <w:r w:rsidRPr="000722AE">
              <w:rPr>
                <w:rFonts w:cs="B Nazanin"/>
                <w:sz w:val="22"/>
              </w:rPr>
              <w:t>c</w:t>
            </w:r>
            <w:r w:rsidRPr="000722AE">
              <w:rPr>
                <w:rFonts w:cs="B Nazanin"/>
                <w:sz w:val="22"/>
                <w:rtl/>
              </w:rPr>
              <w:t>) اختلال در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ستم</w:t>
            </w:r>
            <w:r w:rsidRPr="000722AE">
              <w:rPr>
                <w:rFonts w:cs="B Nazanin"/>
                <w:sz w:val="22"/>
                <w:rtl/>
              </w:rPr>
              <w:t xml:space="preserve"> عصب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4DF7C033" w14:textId="77777777" w:rsidTr="00B46231">
        <w:trPr>
          <w:cantSplit/>
        </w:trPr>
        <w:tc>
          <w:tcPr>
            <w:tcW w:w="794" w:type="dxa"/>
          </w:tcPr>
          <w:p w14:paraId="005F5043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396CBDE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B17DFF7" w14:textId="39F9F5FD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مانع جذب غذا</w:t>
            </w:r>
          </w:p>
        </w:tc>
      </w:tr>
      <w:tr w:rsidR="00B46231" w:rsidRPr="002B4274" w14:paraId="630556DB" w14:textId="77777777" w:rsidTr="00B46231">
        <w:trPr>
          <w:cantSplit/>
        </w:trPr>
        <w:tc>
          <w:tcPr>
            <w:tcW w:w="794" w:type="dxa"/>
          </w:tcPr>
          <w:p w14:paraId="34954A95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5AF8BD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EE1F47C" w14:textId="00D25A8C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EF56FBB" w14:textId="72F08EC0" w:rsidR="005429F4" w:rsidRPr="002B4274" w:rsidRDefault="005429F4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3E1ED89A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D2C97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3C8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4473ACF8" w14:textId="77777777" w:rsidTr="009A622A">
        <w:trPr>
          <w:cantSplit/>
        </w:trPr>
        <w:tc>
          <w:tcPr>
            <w:tcW w:w="794" w:type="dxa"/>
          </w:tcPr>
          <w:p w14:paraId="40686796" w14:textId="2B52F803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6</w:t>
            </w:r>
            <w:r>
              <w:rPr>
                <w:rFonts w:cs="B Nazanin"/>
                <w:sz w:val="22"/>
                <w:rtl/>
              </w:rPr>
              <w:t>9</w:t>
            </w:r>
          </w:p>
        </w:tc>
        <w:tc>
          <w:tcPr>
            <w:tcW w:w="9411" w:type="dxa"/>
            <w:gridSpan w:val="2"/>
          </w:tcPr>
          <w:p w14:paraId="21CC0086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5E3066" w14:textId="7B46A1FC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بر اساس تعر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</w:t>
            </w:r>
            <w:r w:rsidRPr="000722AE">
              <w:rPr>
                <w:rFonts w:cs="B Nazanin"/>
                <w:sz w:val="22"/>
                <w:rtl/>
              </w:rPr>
              <w:t xml:space="preserve"> سازمان بهداشت جهان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(</w:t>
            </w:r>
            <w:r w:rsidRPr="000722AE">
              <w:rPr>
                <w:rFonts w:cs="B Nazanin"/>
                <w:sz w:val="22"/>
              </w:rPr>
              <w:t>WHO</w:t>
            </w:r>
            <w:r w:rsidRPr="000722AE">
              <w:rPr>
                <w:rFonts w:cs="B Nazanin"/>
                <w:sz w:val="22"/>
                <w:rtl/>
              </w:rPr>
              <w:t>)، مقاومت حشرات به آفت کش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4FDA7344" w14:textId="77777777" w:rsidTr="00B46231">
        <w:trPr>
          <w:cantSplit/>
        </w:trPr>
        <w:tc>
          <w:tcPr>
            <w:tcW w:w="794" w:type="dxa"/>
          </w:tcPr>
          <w:p w14:paraId="24BF7FEF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19BC57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FF47287" w14:textId="0AA6CEB8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توانا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/>
                <w:sz w:val="22"/>
                <w:rtl/>
              </w:rPr>
              <w:t xml:space="preserve"> حشره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فرار از سمپاش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34A06D03" w14:textId="77777777" w:rsidTr="00B46231">
        <w:trPr>
          <w:cantSplit/>
        </w:trPr>
        <w:tc>
          <w:tcPr>
            <w:tcW w:w="794" w:type="dxa"/>
          </w:tcPr>
          <w:p w14:paraId="0A84E9D3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80AE945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5A3B696" w14:textId="3C551A99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توانا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/>
                <w:sz w:val="22"/>
                <w:rtl/>
              </w:rPr>
              <w:t xml:space="preserve"> توسعه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افته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گونه از حشرات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تحمل دوز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ماده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اکثر افراد جمع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طب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همان گونه مرگبار باشد</w:t>
            </w:r>
          </w:p>
        </w:tc>
      </w:tr>
      <w:tr w:rsidR="00B46231" w:rsidRPr="002B4274" w14:paraId="3BD61DF8" w14:textId="77777777" w:rsidTr="00B46231">
        <w:trPr>
          <w:cantSplit/>
        </w:trPr>
        <w:tc>
          <w:tcPr>
            <w:tcW w:w="794" w:type="dxa"/>
          </w:tcPr>
          <w:p w14:paraId="0982E1BD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D1AB45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486A0DE" w14:textId="27EA2A7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توانا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/>
                <w:sz w:val="22"/>
                <w:rtl/>
              </w:rPr>
              <w:t xml:space="preserve"> حشره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خنث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کردن سم قبل از رس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دن</w:t>
            </w:r>
            <w:r w:rsidRPr="000722AE">
              <w:rPr>
                <w:rFonts w:cs="B Nazanin"/>
                <w:sz w:val="22"/>
                <w:rtl/>
              </w:rPr>
              <w:t xml:space="preserve"> به هدف</w:t>
            </w:r>
          </w:p>
        </w:tc>
      </w:tr>
      <w:tr w:rsidR="00B46231" w:rsidRPr="002B4274" w14:paraId="36D47F9B" w14:textId="77777777" w:rsidTr="00B46231">
        <w:trPr>
          <w:cantSplit/>
        </w:trPr>
        <w:tc>
          <w:tcPr>
            <w:tcW w:w="794" w:type="dxa"/>
          </w:tcPr>
          <w:p w14:paraId="20488B36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A116179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7D5240B" w14:textId="5D6ACFC5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توانا</w:t>
            </w:r>
            <w:r w:rsidRPr="000722AE">
              <w:rPr>
                <w:rFonts w:cs="B Nazanin" w:hint="cs"/>
                <w:sz w:val="22"/>
                <w:rtl/>
              </w:rPr>
              <w:t>یی</w:t>
            </w:r>
            <w:r w:rsidRPr="000722AE">
              <w:rPr>
                <w:rFonts w:cs="B Nazanin"/>
                <w:sz w:val="22"/>
                <w:rtl/>
              </w:rPr>
              <w:t xml:space="preserve"> حشره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انتقال سم به حشرات 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گر</w:t>
            </w:r>
          </w:p>
        </w:tc>
      </w:tr>
      <w:tr w:rsidR="00B46231" w:rsidRPr="002B4274" w14:paraId="62B8B808" w14:textId="77777777" w:rsidTr="00B46231">
        <w:trPr>
          <w:cantSplit/>
        </w:trPr>
        <w:tc>
          <w:tcPr>
            <w:tcW w:w="794" w:type="dxa"/>
          </w:tcPr>
          <w:p w14:paraId="11302D56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47EF6C" w14:textId="77777777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378F4C8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25377C5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8C20636" w14:textId="077121A2" w:rsidR="008B0E4E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A23F3E2" w14:textId="77777777" w:rsidR="008B0E4E" w:rsidRPr="002B4274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67E9AFF5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8130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D90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70641117" w14:textId="77777777" w:rsidTr="005B1F7B">
        <w:trPr>
          <w:cantSplit/>
        </w:trPr>
        <w:tc>
          <w:tcPr>
            <w:tcW w:w="794" w:type="dxa"/>
          </w:tcPr>
          <w:p w14:paraId="0B103142" w14:textId="3F98A828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0</w:t>
            </w:r>
          </w:p>
        </w:tc>
        <w:tc>
          <w:tcPr>
            <w:tcW w:w="9411" w:type="dxa"/>
            <w:gridSpan w:val="2"/>
          </w:tcPr>
          <w:p w14:paraId="5B54AA72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E2C31E" w14:textId="6286D329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اقدامات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مقاومت به آفت کش‌ها توص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ه</w:t>
            </w:r>
            <w:r w:rsidRPr="000722AE">
              <w:rPr>
                <w:rFonts w:cs="B Nazanin"/>
                <w:sz w:val="22"/>
                <w:rtl/>
              </w:rPr>
              <w:t xml:space="preserve"> شده است؟</w:t>
            </w:r>
          </w:p>
        </w:tc>
      </w:tr>
      <w:tr w:rsidR="00B46231" w:rsidRPr="002B4274" w14:paraId="0827F30B" w14:textId="77777777" w:rsidTr="00B46231">
        <w:trPr>
          <w:cantSplit/>
        </w:trPr>
        <w:tc>
          <w:tcPr>
            <w:tcW w:w="794" w:type="dxa"/>
          </w:tcPr>
          <w:p w14:paraId="49F097BA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DF9A040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C857D62" w14:textId="7B327542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استفاده وس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/>
                <w:sz w:val="22"/>
                <w:rtl/>
              </w:rPr>
              <w:t xml:space="preserve"> از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نوع سم</w:t>
            </w:r>
          </w:p>
        </w:tc>
      </w:tr>
      <w:tr w:rsidR="00B46231" w:rsidRPr="002B4274" w14:paraId="2F264EC7" w14:textId="77777777" w:rsidTr="00B46231">
        <w:trPr>
          <w:cantSplit/>
        </w:trPr>
        <w:tc>
          <w:tcPr>
            <w:tcW w:w="794" w:type="dxa"/>
          </w:tcPr>
          <w:p w14:paraId="7FA3A9AF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4B1A3B9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DE2C180" w14:textId="59C95166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استفاده از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آهسته رهش (</w:t>
            </w:r>
            <w:r w:rsidRPr="000722AE">
              <w:rPr>
                <w:rFonts w:cs="B Nazanin"/>
                <w:sz w:val="22"/>
              </w:rPr>
              <w:t>Slow-release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B46231" w:rsidRPr="002B4274" w14:paraId="4755C685" w14:textId="77777777" w:rsidTr="00B46231">
        <w:trPr>
          <w:cantSplit/>
        </w:trPr>
        <w:tc>
          <w:tcPr>
            <w:tcW w:w="794" w:type="dxa"/>
          </w:tcPr>
          <w:p w14:paraId="6BA8E4C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495CD6B8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9A62E95" w14:textId="1B44899A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کاربرد موضع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به جا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استفاده وس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</w:p>
        </w:tc>
      </w:tr>
      <w:tr w:rsidR="00B46231" w:rsidRPr="002B4274" w14:paraId="7A419426" w14:textId="77777777" w:rsidTr="00B46231">
        <w:trPr>
          <w:cantSplit/>
        </w:trPr>
        <w:tc>
          <w:tcPr>
            <w:tcW w:w="794" w:type="dxa"/>
          </w:tcPr>
          <w:p w14:paraId="40ADC597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582138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A354FC2" w14:textId="2F5FA0BA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هدف قرار دادن تمام مراحل زندگ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حشره به طور همزمان</w:t>
            </w:r>
          </w:p>
        </w:tc>
      </w:tr>
      <w:tr w:rsidR="00B46231" w:rsidRPr="002B4274" w14:paraId="2E47D1D8" w14:textId="77777777" w:rsidTr="00B46231">
        <w:trPr>
          <w:cantSplit/>
        </w:trPr>
        <w:tc>
          <w:tcPr>
            <w:tcW w:w="794" w:type="dxa"/>
          </w:tcPr>
          <w:p w14:paraId="40DD6B5E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6CCED7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44A06BD" w14:textId="7F0A8401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1771159" w14:textId="79CBD273" w:rsidR="008A58B5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B559109" w14:textId="77777777" w:rsidR="008A58B5" w:rsidRPr="002B4274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5B42DB7D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4E22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783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3DF5E880" w14:textId="77777777" w:rsidTr="009609B0">
        <w:trPr>
          <w:cantSplit/>
        </w:trPr>
        <w:tc>
          <w:tcPr>
            <w:tcW w:w="794" w:type="dxa"/>
          </w:tcPr>
          <w:p w14:paraId="2EEB2E84" w14:textId="29971EAF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1</w:t>
            </w:r>
          </w:p>
        </w:tc>
        <w:tc>
          <w:tcPr>
            <w:tcW w:w="9411" w:type="dxa"/>
            <w:gridSpan w:val="2"/>
          </w:tcPr>
          <w:p w14:paraId="5302C8B4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9ADDCA2" w14:textId="276F97E8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هدف اصل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مبارزه با جوندگان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3A798AFB" w14:textId="77777777" w:rsidTr="00B46231">
        <w:trPr>
          <w:cantSplit/>
        </w:trPr>
        <w:tc>
          <w:tcPr>
            <w:tcW w:w="794" w:type="dxa"/>
          </w:tcPr>
          <w:p w14:paraId="1DE55270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19867A9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ECD711F" w14:textId="2D53DA91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کنترل جمع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حشرات</w:t>
            </w:r>
          </w:p>
        </w:tc>
      </w:tr>
      <w:tr w:rsidR="00B46231" w:rsidRPr="002B4274" w14:paraId="5A5D7669" w14:textId="77777777" w:rsidTr="00B46231">
        <w:trPr>
          <w:cantSplit/>
        </w:trPr>
        <w:tc>
          <w:tcPr>
            <w:tcW w:w="794" w:type="dxa"/>
          </w:tcPr>
          <w:p w14:paraId="63D58085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0B05725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580BDE56" w14:textId="04F4B21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تام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سلامت انسان و جلوگ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خسارات</w:t>
            </w:r>
          </w:p>
        </w:tc>
      </w:tr>
      <w:tr w:rsidR="00B46231" w:rsidRPr="002B4274" w14:paraId="0CA8B30C" w14:textId="77777777" w:rsidTr="00B46231">
        <w:trPr>
          <w:cantSplit/>
        </w:trPr>
        <w:tc>
          <w:tcPr>
            <w:tcW w:w="794" w:type="dxa"/>
          </w:tcPr>
          <w:p w14:paraId="4E948CEF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3EF9127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08A06754" w14:textId="3A5FCAEE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حفظ تعادل مح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ط</w:t>
            </w:r>
            <w:r w:rsidRPr="000722AE">
              <w:rPr>
                <w:rFonts w:cs="B Nazanin"/>
                <w:sz w:val="22"/>
                <w:rtl/>
              </w:rPr>
              <w:t xml:space="preserve">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</w:t>
            </w:r>
          </w:p>
        </w:tc>
      </w:tr>
      <w:tr w:rsidR="00B46231" w:rsidRPr="002B4274" w14:paraId="194C6479" w14:textId="77777777" w:rsidTr="00B46231">
        <w:trPr>
          <w:cantSplit/>
        </w:trPr>
        <w:tc>
          <w:tcPr>
            <w:tcW w:w="794" w:type="dxa"/>
          </w:tcPr>
          <w:p w14:paraId="3EE9894F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0456D26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22790F4B" w14:textId="07F8F25E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افزا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ش</w:t>
            </w:r>
            <w:r w:rsidRPr="000722AE">
              <w:rPr>
                <w:rFonts w:cs="B Nazanin"/>
                <w:sz w:val="22"/>
                <w:rtl/>
              </w:rPr>
              <w:t xml:space="preserve"> محصولات کشاورز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0109D83F" w14:textId="77777777" w:rsidTr="00B46231">
        <w:trPr>
          <w:cantSplit/>
        </w:trPr>
        <w:tc>
          <w:tcPr>
            <w:tcW w:w="794" w:type="dxa"/>
          </w:tcPr>
          <w:p w14:paraId="22B74096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359108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71B99192" w14:textId="64410C64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E8541E7" w14:textId="1332D0A9" w:rsidR="008A58B5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F7BAF26" w14:textId="77777777" w:rsidR="008A58B5" w:rsidRPr="002B4274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46A8060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8014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62E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5442CB1F" w14:textId="77777777" w:rsidTr="009A1FC2">
        <w:trPr>
          <w:cantSplit/>
        </w:trPr>
        <w:tc>
          <w:tcPr>
            <w:tcW w:w="794" w:type="dxa"/>
          </w:tcPr>
          <w:p w14:paraId="34CBCF86" w14:textId="04BE789F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2</w:t>
            </w:r>
          </w:p>
        </w:tc>
        <w:tc>
          <w:tcPr>
            <w:tcW w:w="9411" w:type="dxa"/>
            <w:gridSpan w:val="2"/>
          </w:tcPr>
          <w:p w14:paraId="07434CC8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0CB59DA" w14:textId="127F54FC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کدام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از موارد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جزو جوندگان 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(فوم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گانت</w:t>
            </w:r>
            <w:r w:rsidRPr="000722AE">
              <w:rPr>
                <w:rFonts w:cs="B Nazanin"/>
                <w:sz w:val="22"/>
                <w:rtl/>
              </w:rPr>
              <w:t>) نام برده شده است؟</w:t>
            </w:r>
          </w:p>
        </w:tc>
      </w:tr>
      <w:tr w:rsidR="00B46231" w:rsidRPr="002B4274" w14:paraId="473A84B1" w14:textId="77777777" w:rsidTr="00B46231">
        <w:trPr>
          <w:cantSplit/>
        </w:trPr>
        <w:tc>
          <w:tcPr>
            <w:tcW w:w="794" w:type="dxa"/>
          </w:tcPr>
          <w:p w14:paraId="217756AE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A4512B2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6EB2D6D" w14:textId="691EA958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وارفار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B46231" w:rsidRPr="002B4274" w14:paraId="4E98B1D6" w14:textId="77777777" w:rsidTr="00B46231">
        <w:trPr>
          <w:cantSplit/>
        </w:trPr>
        <w:tc>
          <w:tcPr>
            <w:tcW w:w="794" w:type="dxa"/>
          </w:tcPr>
          <w:p w14:paraId="2B0148D4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B53AE47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451BBA7" w14:textId="58537BFE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نک</w:t>
            </w:r>
            <w:r w:rsidRPr="000722AE">
              <w:rPr>
                <w:rFonts w:cs="B Nazanin"/>
                <w:sz w:val="22"/>
                <w:rtl/>
              </w:rPr>
              <w:t xml:space="preserve"> فسفا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</w:p>
        </w:tc>
      </w:tr>
      <w:tr w:rsidR="00B46231" w:rsidRPr="002B4274" w14:paraId="6705DFB5" w14:textId="77777777" w:rsidTr="00B46231">
        <w:trPr>
          <w:cantSplit/>
        </w:trPr>
        <w:tc>
          <w:tcPr>
            <w:tcW w:w="794" w:type="dxa"/>
          </w:tcPr>
          <w:p w14:paraId="52EB331C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414A73E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760C8D8" w14:textId="15C8B61D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ه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دروژن</w:t>
            </w:r>
            <w:r w:rsidRPr="000722AE">
              <w:rPr>
                <w:rFonts w:cs="B Nazanin"/>
                <w:sz w:val="22"/>
                <w:rtl/>
              </w:rPr>
              <w:t xml:space="preserve">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</w:p>
        </w:tc>
      </w:tr>
      <w:tr w:rsidR="00B46231" w:rsidRPr="002B4274" w14:paraId="7DB97D3D" w14:textId="77777777" w:rsidTr="00B46231">
        <w:trPr>
          <w:cantSplit/>
        </w:trPr>
        <w:tc>
          <w:tcPr>
            <w:tcW w:w="794" w:type="dxa"/>
          </w:tcPr>
          <w:p w14:paraId="67640967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3C9AEC8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B42D385" w14:textId="4FFF2D28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برود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فاکوم</w:t>
            </w:r>
          </w:p>
        </w:tc>
      </w:tr>
      <w:tr w:rsidR="00B46231" w:rsidRPr="002B4274" w14:paraId="01EFD744" w14:textId="77777777" w:rsidTr="00B46231">
        <w:trPr>
          <w:cantSplit/>
        </w:trPr>
        <w:tc>
          <w:tcPr>
            <w:tcW w:w="794" w:type="dxa"/>
          </w:tcPr>
          <w:p w14:paraId="50068AF7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0DFEAC" w14:textId="77777777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692209D1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FD345DC" w14:textId="19ED234C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96FDAC0" w14:textId="57E54EB8" w:rsidR="008B0E4E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309BB7E" w14:textId="77777777" w:rsidR="008B0E4E" w:rsidRPr="002B4274" w:rsidRDefault="008B0E4E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23743EBD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D3DB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1E40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3ED76893" w14:textId="77777777" w:rsidTr="003661FD">
        <w:trPr>
          <w:cantSplit/>
        </w:trPr>
        <w:tc>
          <w:tcPr>
            <w:tcW w:w="794" w:type="dxa"/>
          </w:tcPr>
          <w:p w14:paraId="3D97A90F" w14:textId="484DDE21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3</w:t>
            </w:r>
          </w:p>
        </w:tc>
        <w:tc>
          <w:tcPr>
            <w:tcW w:w="9411" w:type="dxa"/>
            <w:gridSpan w:val="2"/>
          </w:tcPr>
          <w:p w14:paraId="6F9F73C8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D883EA1" w14:textId="7E6B662E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کدام جوندگان کش تدخ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به صورت ماده سف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خاکستر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پودر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گرانول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 و با تماس با رطوبت خاک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</w:t>
            </w:r>
            <w:r w:rsidRPr="000722AE">
              <w:rPr>
                <w:rFonts w:cs="B Nazanin"/>
                <w:sz w:val="22"/>
                <w:rtl/>
              </w:rPr>
              <w:t xml:space="preserve"> هوا باعث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شود؟</w:t>
            </w:r>
          </w:p>
        </w:tc>
      </w:tr>
      <w:tr w:rsidR="00B46231" w:rsidRPr="002B4274" w14:paraId="023B2F4F" w14:textId="77777777" w:rsidTr="00B46231">
        <w:trPr>
          <w:cantSplit/>
        </w:trPr>
        <w:tc>
          <w:tcPr>
            <w:tcW w:w="794" w:type="dxa"/>
          </w:tcPr>
          <w:p w14:paraId="68D3B12E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C41337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0C610CF8" w14:textId="7771249E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کلروپ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B46231" w:rsidRPr="002B4274" w14:paraId="697743A3" w14:textId="77777777" w:rsidTr="00B46231">
        <w:trPr>
          <w:cantSplit/>
        </w:trPr>
        <w:tc>
          <w:tcPr>
            <w:tcW w:w="794" w:type="dxa"/>
          </w:tcPr>
          <w:p w14:paraId="3392996E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A14DF7E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2DCE96AD" w14:textId="4A96A786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اکس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کربن</w:t>
            </w:r>
          </w:p>
        </w:tc>
      </w:tr>
      <w:tr w:rsidR="00B46231" w:rsidRPr="002B4274" w14:paraId="488A6B38" w14:textId="77777777" w:rsidTr="00B46231">
        <w:trPr>
          <w:cantSplit/>
        </w:trPr>
        <w:tc>
          <w:tcPr>
            <w:tcW w:w="794" w:type="dxa"/>
          </w:tcPr>
          <w:p w14:paraId="1F6AA76C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9A5A097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420EB033" w14:textId="10A5AFB3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برومومتان</w:t>
            </w:r>
          </w:p>
        </w:tc>
      </w:tr>
      <w:tr w:rsidR="00B46231" w:rsidRPr="002B4274" w14:paraId="401CF172" w14:textId="77777777" w:rsidTr="00B46231">
        <w:trPr>
          <w:cantSplit/>
        </w:trPr>
        <w:tc>
          <w:tcPr>
            <w:tcW w:w="794" w:type="dxa"/>
          </w:tcPr>
          <w:p w14:paraId="0140234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4953B46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C0FAAEC" w14:textId="3F522EB5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کلس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B46231" w:rsidRPr="002B4274" w14:paraId="632D2A6A" w14:textId="77777777" w:rsidTr="00B46231">
        <w:trPr>
          <w:cantSplit/>
        </w:trPr>
        <w:tc>
          <w:tcPr>
            <w:tcW w:w="794" w:type="dxa"/>
          </w:tcPr>
          <w:p w14:paraId="31676C25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AC9717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6C11546" w14:textId="4CDF567E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363E6AD2" w14:textId="77777777" w:rsidR="008A58B5" w:rsidRPr="002B4274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0F3A9963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066E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84C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27046068" w14:textId="77777777" w:rsidTr="00801578">
        <w:trPr>
          <w:cantSplit/>
        </w:trPr>
        <w:tc>
          <w:tcPr>
            <w:tcW w:w="794" w:type="dxa"/>
          </w:tcPr>
          <w:p w14:paraId="561B3345" w14:textId="26162B56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4</w:t>
            </w:r>
          </w:p>
        </w:tc>
        <w:tc>
          <w:tcPr>
            <w:tcW w:w="9411" w:type="dxa"/>
            <w:gridSpan w:val="2"/>
          </w:tcPr>
          <w:p w14:paraId="58D94537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7F3441" w14:textId="601AF7E8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کدام جوندگان کش شد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الاثر با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اد،</w:t>
            </w:r>
            <w:r w:rsidRPr="000722AE">
              <w:rPr>
                <w:rFonts w:cs="B Nazanin"/>
                <w:sz w:val="22"/>
                <w:rtl/>
              </w:rPr>
              <w:t xml:space="preserve"> به صورت پودر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سف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و نرم و در آب نامحلول است و برا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انسان و پستانداران بس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ار</w:t>
            </w:r>
            <w:r w:rsidRPr="000722AE">
              <w:rPr>
                <w:rFonts w:cs="B Nazanin"/>
                <w:sz w:val="22"/>
                <w:rtl/>
              </w:rPr>
              <w:t xml:space="preserve">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است؟</w:t>
            </w:r>
          </w:p>
        </w:tc>
      </w:tr>
      <w:tr w:rsidR="00B46231" w:rsidRPr="002B4274" w14:paraId="78591031" w14:textId="77777777" w:rsidTr="00B46231">
        <w:trPr>
          <w:cantSplit/>
        </w:trPr>
        <w:tc>
          <w:tcPr>
            <w:tcW w:w="794" w:type="dxa"/>
          </w:tcPr>
          <w:p w14:paraId="6DF3317F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BECC6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3B52BAB" w14:textId="7517244F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اکس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آرسن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(مرگ موش)</w:t>
            </w:r>
          </w:p>
        </w:tc>
      </w:tr>
      <w:tr w:rsidR="00B46231" w:rsidRPr="002B4274" w14:paraId="4AA0A540" w14:textId="77777777" w:rsidTr="00B46231">
        <w:trPr>
          <w:cantSplit/>
        </w:trPr>
        <w:tc>
          <w:tcPr>
            <w:tcW w:w="794" w:type="dxa"/>
          </w:tcPr>
          <w:p w14:paraId="0BCF162C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2925EE4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44F208D" w14:textId="13D8D2A1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فلوئورواستات سد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</w:p>
        </w:tc>
      </w:tr>
      <w:tr w:rsidR="00B46231" w:rsidRPr="002B4274" w14:paraId="1B48C0F2" w14:textId="77777777" w:rsidTr="00B46231">
        <w:trPr>
          <w:cantSplit/>
        </w:trPr>
        <w:tc>
          <w:tcPr>
            <w:tcW w:w="794" w:type="dxa"/>
          </w:tcPr>
          <w:p w14:paraId="0FF074E6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6C15D92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32F5E7E" w14:textId="00151B92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کر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B46231" w:rsidRPr="002B4274" w14:paraId="29CBDDFE" w14:textId="77777777" w:rsidTr="00B46231">
        <w:trPr>
          <w:cantSplit/>
        </w:trPr>
        <w:tc>
          <w:tcPr>
            <w:tcW w:w="794" w:type="dxa"/>
          </w:tcPr>
          <w:p w14:paraId="511ECE18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5D541D1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014AB344" w14:textId="44CF628A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آلفاکلرالوز</w:t>
            </w:r>
          </w:p>
        </w:tc>
      </w:tr>
      <w:tr w:rsidR="00B46231" w:rsidRPr="002B4274" w14:paraId="3310DBF6" w14:textId="77777777" w:rsidTr="00B46231">
        <w:trPr>
          <w:cantSplit/>
        </w:trPr>
        <w:tc>
          <w:tcPr>
            <w:tcW w:w="794" w:type="dxa"/>
          </w:tcPr>
          <w:p w14:paraId="0D102C26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7A68BC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28D33E7E" w14:textId="10890316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3481F88" w14:textId="751735C8" w:rsidR="008A58B5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3721BDC0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1E3F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32BF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64332E95" w14:textId="77777777" w:rsidTr="004554C2">
        <w:trPr>
          <w:cantSplit/>
        </w:trPr>
        <w:tc>
          <w:tcPr>
            <w:tcW w:w="794" w:type="dxa"/>
          </w:tcPr>
          <w:p w14:paraId="24794BF6" w14:textId="636C8EA6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75</w:t>
            </w:r>
          </w:p>
        </w:tc>
        <w:tc>
          <w:tcPr>
            <w:tcW w:w="9411" w:type="dxa"/>
            <w:gridSpan w:val="2"/>
          </w:tcPr>
          <w:p w14:paraId="4EBC3245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20B7AC" w14:textId="6329B2C9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مکان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سم</w:t>
            </w:r>
            <w:r w:rsidRPr="000722AE">
              <w:rPr>
                <w:rFonts w:cs="B Nazanin"/>
                <w:sz w:val="22"/>
                <w:rtl/>
              </w:rPr>
              <w:t xml:space="preserve"> اثر جوندگان 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ضد انعقاد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75E8668A" w14:textId="77777777" w:rsidTr="00B46231">
        <w:trPr>
          <w:cantSplit/>
        </w:trPr>
        <w:tc>
          <w:tcPr>
            <w:tcW w:w="794" w:type="dxa"/>
          </w:tcPr>
          <w:p w14:paraId="1A8EE698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7310E3C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2FFC1CC4" w14:textId="0A9AC8F3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اختلال در 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ستم</w:t>
            </w:r>
            <w:r w:rsidRPr="000722AE">
              <w:rPr>
                <w:rFonts w:cs="B Nazanin"/>
                <w:sz w:val="22"/>
                <w:rtl/>
              </w:rPr>
              <w:t xml:space="preserve"> عصب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مرکز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73B6C0B5" w14:textId="77777777" w:rsidTr="00B46231">
        <w:trPr>
          <w:cantSplit/>
        </w:trPr>
        <w:tc>
          <w:tcPr>
            <w:tcW w:w="794" w:type="dxa"/>
          </w:tcPr>
          <w:p w14:paraId="6FB2A614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39A477A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0B4D0B0" w14:textId="6F1BCE94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اختلال در انعقاد خون و خونر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داخل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345EB968" w14:textId="77777777" w:rsidTr="00B46231">
        <w:trPr>
          <w:cantSplit/>
        </w:trPr>
        <w:tc>
          <w:tcPr>
            <w:tcW w:w="794" w:type="dxa"/>
          </w:tcPr>
          <w:p w14:paraId="450BD89D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281D86C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7A589BD2" w14:textId="18D1010C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مانع جذب غذا</w:t>
            </w:r>
          </w:p>
        </w:tc>
      </w:tr>
      <w:tr w:rsidR="00B46231" w:rsidRPr="002B4274" w14:paraId="27E70566" w14:textId="77777777" w:rsidTr="00B46231">
        <w:trPr>
          <w:cantSplit/>
        </w:trPr>
        <w:tc>
          <w:tcPr>
            <w:tcW w:w="794" w:type="dxa"/>
          </w:tcPr>
          <w:p w14:paraId="30FB96D6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ED6513B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EF714D5" w14:textId="2521F7D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تول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</w:t>
            </w:r>
            <w:r w:rsidRPr="000722AE">
              <w:rPr>
                <w:rFonts w:cs="B Nazanin"/>
                <w:sz w:val="22"/>
                <w:rtl/>
              </w:rPr>
              <w:t xml:space="preserve"> گاز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2DD82F5B" w14:textId="77777777" w:rsidTr="00B46231">
        <w:trPr>
          <w:cantSplit/>
        </w:trPr>
        <w:tc>
          <w:tcPr>
            <w:tcW w:w="794" w:type="dxa"/>
          </w:tcPr>
          <w:p w14:paraId="64C6E19C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CA096B" w14:textId="77777777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599D7599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7292C66" w14:textId="42F1904B" w:rsidR="00215726" w:rsidRDefault="00215726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839527B" w14:textId="77777777" w:rsidR="00215726" w:rsidRDefault="00215726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238FF2B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0716739A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CC24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1C4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28649FAD" w14:textId="77777777" w:rsidTr="00597AFB">
        <w:trPr>
          <w:cantSplit/>
        </w:trPr>
        <w:tc>
          <w:tcPr>
            <w:tcW w:w="794" w:type="dxa"/>
          </w:tcPr>
          <w:p w14:paraId="035D971E" w14:textId="3AED3048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6</w:t>
            </w:r>
          </w:p>
        </w:tc>
        <w:tc>
          <w:tcPr>
            <w:tcW w:w="9411" w:type="dxa"/>
            <w:gridSpan w:val="2"/>
          </w:tcPr>
          <w:p w14:paraId="3A07B463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FDDBB3A" w14:textId="66AC2821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پادزهر جوندگان کش‌ها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ضد انعقاد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20FCE719" w14:textId="77777777" w:rsidTr="00B46231">
        <w:trPr>
          <w:cantSplit/>
        </w:trPr>
        <w:tc>
          <w:tcPr>
            <w:tcW w:w="794" w:type="dxa"/>
          </w:tcPr>
          <w:p w14:paraId="374E7036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733A294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72F0F53C" w14:textId="2C0D7BA6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آمپول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آمون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وم</w:t>
            </w:r>
          </w:p>
        </w:tc>
      </w:tr>
      <w:tr w:rsidR="00B46231" w:rsidRPr="002B4274" w14:paraId="770D1EFC" w14:textId="77777777" w:rsidTr="00B46231">
        <w:trPr>
          <w:cantSplit/>
        </w:trPr>
        <w:tc>
          <w:tcPr>
            <w:tcW w:w="794" w:type="dxa"/>
          </w:tcPr>
          <w:p w14:paraId="213A7DEE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BFDD0C0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33E45EB" w14:textId="1C4D4C0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تام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/>
                <w:sz w:val="22"/>
              </w:rPr>
              <w:t>K</w:t>
            </w:r>
          </w:p>
        </w:tc>
      </w:tr>
      <w:tr w:rsidR="00B46231" w:rsidRPr="002B4274" w14:paraId="5DD333CE" w14:textId="77777777" w:rsidTr="00B46231">
        <w:trPr>
          <w:cantSplit/>
        </w:trPr>
        <w:tc>
          <w:tcPr>
            <w:tcW w:w="794" w:type="dxa"/>
          </w:tcPr>
          <w:p w14:paraId="4D6AA8D9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FDC7E0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8DC7DCF" w14:textId="5C69546B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پروس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و کلس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تون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</w:p>
        </w:tc>
      </w:tr>
      <w:tr w:rsidR="00B46231" w:rsidRPr="002B4274" w14:paraId="346AFF3C" w14:textId="77777777" w:rsidTr="00B46231">
        <w:trPr>
          <w:cantSplit/>
        </w:trPr>
        <w:tc>
          <w:tcPr>
            <w:tcW w:w="794" w:type="dxa"/>
          </w:tcPr>
          <w:p w14:paraId="0A775C3A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019D040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1956DD0D" w14:textId="4FD88475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آب قند</w:t>
            </w:r>
          </w:p>
        </w:tc>
      </w:tr>
      <w:tr w:rsidR="00B46231" w:rsidRPr="002B4274" w14:paraId="33F7CAFD" w14:textId="77777777" w:rsidTr="00B46231">
        <w:trPr>
          <w:cantSplit/>
        </w:trPr>
        <w:tc>
          <w:tcPr>
            <w:tcW w:w="794" w:type="dxa"/>
          </w:tcPr>
          <w:p w14:paraId="07CE6D87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4C8786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433254D" w14:textId="3572FF44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638F744" w14:textId="77777777" w:rsidR="008A58B5" w:rsidRPr="002B4274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2A211736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C932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547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16A939AA" w14:textId="77777777" w:rsidTr="00B14174">
        <w:trPr>
          <w:cantSplit/>
        </w:trPr>
        <w:tc>
          <w:tcPr>
            <w:tcW w:w="794" w:type="dxa"/>
          </w:tcPr>
          <w:p w14:paraId="5284342E" w14:textId="60DBA3B5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7</w:t>
            </w:r>
          </w:p>
        </w:tc>
        <w:tc>
          <w:tcPr>
            <w:tcW w:w="9411" w:type="dxa"/>
            <w:gridSpan w:val="2"/>
          </w:tcPr>
          <w:p w14:paraId="3A356A45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57A031" w14:textId="5020F0D8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/>
                <w:sz w:val="22"/>
              </w:rPr>
              <w:t>EC (Emulsifiable Concentrate)</w:t>
            </w:r>
            <w:r w:rsidRPr="000722AE">
              <w:rPr>
                <w:rFonts w:cs="B Nazanin"/>
                <w:sz w:val="22"/>
                <w:rtl/>
              </w:rPr>
              <w:t xml:space="preserve"> در حق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قت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محلول غل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ظ</w:t>
            </w:r>
            <w:r w:rsidRPr="000722AE">
              <w:rPr>
                <w:rFonts w:cs="B Nazanin"/>
                <w:sz w:val="22"/>
                <w:rtl/>
              </w:rPr>
              <w:t xml:space="preserve"> روغن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حاو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ماده موثر آفت کش است که در اثر اختلاط با آب چه شکل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کند؟</w:t>
            </w:r>
          </w:p>
        </w:tc>
      </w:tr>
      <w:tr w:rsidR="00B46231" w:rsidRPr="002B4274" w14:paraId="5DDE9B61" w14:textId="77777777" w:rsidTr="00B46231">
        <w:trPr>
          <w:cantSplit/>
        </w:trPr>
        <w:tc>
          <w:tcPr>
            <w:tcW w:w="794" w:type="dxa"/>
          </w:tcPr>
          <w:p w14:paraId="7515FBA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7635DA0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6A0BB2FE" w14:textId="1D565D7E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محلول زلال</w:t>
            </w:r>
          </w:p>
        </w:tc>
      </w:tr>
      <w:tr w:rsidR="00B46231" w:rsidRPr="002B4274" w14:paraId="1DB4802B" w14:textId="77777777" w:rsidTr="00B46231">
        <w:trPr>
          <w:cantSplit/>
        </w:trPr>
        <w:tc>
          <w:tcPr>
            <w:tcW w:w="794" w:type="dxa"/>
          </w:tcPr>
          <w:p w14:paraId="3FFBC1AA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841600A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3F0E2BD6" w14:textId="154D6AEA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ما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ع</w:t>
            </w:r>
            <w:r w:rsidRPr="000722AE">
              <w:rPr>
                <w:rFonts w:cs="B Nazanin"/>
                <w:sz w:val="22"/>
                <w:rtl/>
              </w:rPr>
              <w:t xml:space="preserve"> دو فاز</w:t>
            </w:r>
          </w:p>
        </w:tc>
      </w:tr>
      <w:tr w:rsidR="00B46231" w:rsidRPr="002B4274" w14:paraId="0046750E" w14:textId="77777777" w:rsidTr="00B46231">
        <w:trPr>
          <w:cantSplit/>
        </w:trPr>
        <w:tc>
          <w:tcPr>
            <w:tcW w:w="794" w:type="dxa"/>
          </w:tcPr>
          <w:p w14:paraId="30A5B9C7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0D4DE0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157CC53" w14:textId="560B5911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محلول 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رنگ</w:t>
            </w:r>
          </w:p>
        </w:tc>
      </w:tr>
      <w:tr w:rsidR="00B46231" w:rsidRPr="002B4274" w14:paraId="7207C566" w14:textId="77777777" w:rsidTr="00B46231">
        <w:trPr>
          <w:cantSplit/>
        </w:trPr>
        <w:tc>
          <w:tcPr>
            <w:tcW w:w="794" w:type="dxa"/>
          </w:tcPr>
          <w:p w14:paraId="2A0558F4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2A324B54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6680B0B4" w14:textId="0C64B4A6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گرد معلق</w:t>
            </w:r>
          </w:p>
        </w:tc>
      </w:tr>
      <w:tr w:rsidR="00B46231" w:rsidRPr="002B4274" w14:paraId="2E231981" w14:textId="77777777" w:rsidTr="00B46231">
        <w:trPr>
          <w:cantSplit/>
        </w:trPr>
        <w:tc>
          <w:tcPr>
            <w:tcW w:w="794" w:type="dxa"/>
          </w:tcPr>
          <w:p w14:paraId="2F2CDC5B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0E641A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13963E76" w14:textId="49224E00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417213A" w14:textId="2FE897F4" w:rsidR="008A58B5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737F3FEB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EB1F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4DC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15726" w:rsidRPr="002B4274" w14:paraId="266B1CE0" w14:textId="77777777" w:rsidTr="002651CA">
        <w:trPr>
          <w:cantSplit/>
        </w:trPr>
        <w:tc>
          <w:tcPr>
            <w:tcW w:w="794" w:type="dxa"/>
          </w:tcPr>
          <w:p w14:paraId="73C41CD2" w14:textId="0B79F83B" w:rsidR="00215726" w:rsidRPr="002B4274" w:rsidRDefault="00215726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</w:t>
            </w:r>
            <w:r>
              <w:rPr>
                <w:rFonts w:cs="B Nazanin"/>
                <w:sz w:val="22"/>
                <w:rtl/>
              </w:rPr>
              <w:t>8</w:t>
            </w:r>
          </w:p>
        </w:tc>
        <w:tc>
          <w:tcPr>
            <w:tcW w:w="9411" w:type="dxa"/>
            <w:gridSpan w:val="2"/>
          </w:tcPr>
          <w:p w14:paraId="664419F2" w14:textId="77777777" w:rsidR="00215726" w:rsidRPr="002B4274" w:rsidRDefault="00215726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284850" w14:textId="25A57E44" w:rsidR="00215726" w:rsidRPr="002B4274" w:rsidRDefault="00215726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در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پودر قابل حل در آب (</w:t>
            </w:r>
            <w:r w:rsidRPr="000722AE">
              <w:rPr>
                <w:rFonts w:cs="B Nazanin"/>
                <w:sz w:val="22"/>
              </w:rPr>
              <w:t>SP</w:t>
            </w:r>
            <w:r w:rsidRPr="000722AE">
              <w:rPr>
                <w:rFonts w:cs="B Nazanin"/>
                <w:sz w:val="22"/>
                <w:rtl/>
              </w:rPr>
              <w:t>)، ماده موثر به صورت پودر بس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ار</w:t>
            </w:r>
            <w:r w:rsidRPr="000722AE">
              <w:rPr>
                <w:rFonts w:cs="B Nazanin"/>
                <w:sz w:val="22"/>
                <w:rtl/>
              </w:rPr>
              <w:t xml:space="preserve"> نرم همراه با مقدار کم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ماده خ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</w:t>
            </w:r>
            <w:r w:rsidRPr="000722AE">
              <w:rPr>
                <w:rFonts w:cs="B Nazanin"/>
                <w:sz w:val="22"/>
                <w:rtl/>
              </w:rPr>
              <w:t xml:space="preserve"> کننده است. مز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اصل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ن</w:t>
            </w:r>
            <w:r w:rsidRPr="000722AE">
              <w:rPr>
                <w:rFonts w:cs="B Nazanin"/>
                <w:sz w:val="22"/>
                <w:rtl/>
              </w:rPr>
              <w:t xml:space="preserve"> 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نسبت به پودر وتابل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5DF0BDD4" w14:textId="77777777" w:rsidTr="00B46231">
        <w:trPr>
          <w:cantSplit/>
        </w:trPr>
        <w:tc>
          <w:tcPr>
            <w:tcW w:w="794" w:type="dxa"/>
          </w:tcPr>
          <w:p w14:paraId="763F81DB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D65AF82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410AFF4B" w14:textId="547831CC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از</w:t>
            </w:r>
            <w:r w:rsidRPr="000722AE">
              <w:rPr>
                <w:rFonts w:cs="B Nazanin"/>
                <w:sz w:val="22"/>
                <w:rtl/>
              </w:rPr>
              <w:t xml:space="preserve"> به آب کمتر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دارد.</w:t>
            </w:r>
          </w:p>
        </w:tc>
      </w:tr>
      <w:tr w:rsidR="00B46231" w:rsidRPr="002B4274" w14:paraId="55E804FA" w14:textId="77777777" w:rsidTr="00B46231">
        <w:trPr>
          <w:cantSplit/>
        </w:trPr>
        <w:tc>
          <w:tcPr>
            <w:tcW w:w="794" w:type="dxa"/>
          </w:tcPr>
          <w:p w14:paraId="77AF693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1F6394AF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4A4BB83E" w14:textId="221B46BD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محلول حق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ق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زلال به وجود 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آورد</w:t>
            </w:r>
            <w:r w:rsidRPr="000722AE">
              <w:rPr>
                <w:rFonts w:cs="B Nazanin"/>
                <w:sz w:val="22"/>
                <w:rtl/>
              </w:rPr>
              <w:t>.</w:t>
            </w:r>
          </w:p>
        </w:tc>
      </w:tr>
      <w:tr w:rsidR="00B46231" w:rsidRPr="002B4274" w14:paraId="05A38110" w14:textId="77777777" w:rsidTr="00B46231">
        <w:trPr>
          <w:cantSplit/>
        </w:trPr>
        <w:tc>
          <w:tcPr>
            <w:tcW w:w="794" w:type="dxa"/>
          </w:tcPr>
          <w:p w14:paraId="4113DE96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24EEC52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8CCD8BD" w14:textId="0B757C28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در آب پا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دارتر</w:t>
            </w:r>
            <w:r w:rsidRPr="000722AE">
              <w:rPr>
                <w:rFonts w:cs="B Nazanin"/>
                <w:sz w:val="22"/>
                <w:rtl/>
              </w:rPr>
              <w:t xml:space="preserve"> است.</w:t>
            </w:r>
          </w:p>
        </w:tc>
      </w:tr>
      <w:tr w:rsidR="00B46231" w:rsidRPr="002B4274" w14:paraId="22EF2DAA" w14:textId="77777777" w:rsidTr="00B46231">
        <w:trPr>
          <w:cantSplit/>
        </w:trPr>
        <w:tc>
          <w:tcPr>
            <w:tcW w:w="794" w:type="dxa"/>
          </w:tcPr>
          <w:p w14:paraId="6C9AF157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F298F18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48634231" w14:textId="3528C68D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از</w:t>
            </w:r>
            <w:r w:rsidRPr="000722AE">
              <w:rPr>
                <w:rFonts w:cs="B Nazanin"/>
                <w:sz w:val="22"/>
                <w:rtl/>
              </w:rPr>
              <w:t xml:space="preserve"> به هم زدن مداوم ندارد چون رسوب نم</w:t>
            </w:r>
            <w:r w:rsidRPr="000722AE">
              <w:rPr>
                <w:rFonts w:cs="B Nazanin" w:hint="cs"/>
                <w:sz w:val="22"/>
                <w:rtl/>
              </w:rPr>
              <w:t>ی‌</w:t>
            </w:r>
            <w:r w:rsidRPr="000722AE">
              <w:rPr>
                <w:rFonts w:cs="B Nazanin" w:hint="eastAsia"/>
                <w:sz w:val="22"/>
                <w:rtl/>
              </w:rPr>
              <w:t>کند</w:t>
            </w:r>
            <w:r w:rsidRPr="000722AE">
              <w:rPr>
                <w:rFonts w:cs="B Nazanin"/>
                <w:sz w:val="22"/>
                <w:rtl/>
              </w:rPr>
              <w:t>.</w:t>
            </w:r>
          </w:p>
        </w:tc>
      </w:tr>
      <w:tr w:rsidR="00B46231" w:rsidRPr="002B4274" w14:paraId="6029AB47" w14:textId="77777777" w:rsidTr="00B46231">
        <w:trPr>
          <w:cantSplit/>
        </w:trPr>
        <w:tc>
          <w:tcPr>
            <w:tcW w:w="794" w:type="dxa"/>
          </w:tcPr>
          <w:p w14:paraId="4CB7A0C2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9F0FB0" w14:textId="77777777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399CA28D" w14:textId="77777777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914DA4E" w14:textId="508E1B9D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76C6424E" w14:textId="1C0133E6" w:rsidR="00B46231" w:rsidRDefault="00B4623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1AED335C" w14:textId="77777777" w:rsidR="00162641" w:rsidRPr="002B4274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37038666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0134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4E2" w14:textId="77777777" w:rsidR="00162641" w:rsidRPr="00162641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Fonts w:asciiTheme="majorBidi" w:hAnsiTheme="majorBidi" w:cs="B Nazanin" w:hint="cs"/>
                <w:sz w:val="22"/>
                <w:szCs w:val="22"/>
                <w:rtl/>
              </w:rPr>
              <w:t>نام آزمون:</w:t>
            </w: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200CB8" w:rsidRPr="002B4274" w14:paraId="47A8280B" w14:textId="77777777" w:rsidTr="002D7564">
        <w:trPr>
          <w:cantSplit/>
        </w:trPr>
        <w:tc>
          <w:tcPr>
            <w:tcW w:w="794" w:type="dxa"/>
          </w:tcPr>
          <w:p w14:paraId="1D47B7CC" w14:textId="12CE4EF5" w:rsidR="00200CB8" w:rsidRPr="002B4274" w:rsidRDefault="00200CB8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79</w:t>
            </w:r>
          </w:p>
        </w:tc>
        <w:tc>
          <w:tcPr>
            <w:tcW w:w="9411" w:type="dxa"/>
            <w:gridSpan w:val="2"/>
          </w:tcPr>
          <w:p w14:paraId="5F759D42" w14:textId="10563C0E" w:rsidR="00200CB8" w:rsidRPr="002B4274" w:rsidRDefault="00200CB8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  <w:p w14:paraId="1BA94426" w14:textId="081D477D" w:rsidR="00200CB8" w:rsidRPr="002B4274" w:rsidRDefault="00200CB8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فرمولاس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ون</w:t>
            </w:r>
            <w:r w:rsidRPr="000722AE">
              <w:rPr>
                <w:rFonts w:cs="B Nazanin"/>
                <w:sz w:val="22"/>
                <w:rtl/>
              </w:rPr>
              <w:t xml:space="preserve"> </w:t>
            </w:r>
            <w:r w:rsidRPr="000722AE">
              <w:rPr>
                <w:rFonts w:cs="B Nazanin"/>
                <w:sz w:val="22"/>
              </w:rPr>
              <w:t>Microencapsulated</w:t>
            </w:r>
            <w:r w:rsidRPr="000722AE">
              <w:rPr>
                <w:rFonts w:cs="B Nazanin"/>
                <w:sz w:val="22"/>
                <w:rtl/>
              </w:rPr>
              <w:t xml:space="preserve"> (م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کروکپسول</w:t>
            </w:r>
            <w:r w:rsidRPr="000722AE">
              <w:rPr>
                <w:rFonts w:cs="B Nazanin"/>
                <w:sz w:val="22"/>
                <w:rtl/>
              </w:rPr>
              <w:t>) 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ست؟</w:t>
            </w:r>
          </w:p>
        </w:tc>
      </w:tr>
      <w:tr w:rsidR="00B46231" w:rsidRPr="002B4274" w14:paraId="6982A62B" w14:textId="77777777" w:rsidTr="00B46231">
        <w:trPr>
          <w:cantSplit/>
        </w:trPr>
        <w:tc>
          <w:tcPr>
            <w:tcW w:w="794" w:type="dxa"/>
          </w:tcPr>
          <w:p w14:paraId="1914F75B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4620ADD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5047B1F3" w14:textId="1D016775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گرانول‌ها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کوچک حاو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ماده موثر در 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/>
                <w:sz w:val="22"/>
                <w:rtl/>
              </w:rPr>
              <w:t xml:space="preserve"> هسته مرکز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159C40F5" w14:textId="77777777" w:rsidTr="00B46231">
        <w:trPr>
          <w:cantSplit/>
        </w:trPr>
        <w:tc>
          <w:tcPr>
            <w:tcW w:w="794" w:type="dxa"/>
          </w:tcPr>
          <w:p w14:paraId="542DB93B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927DEB4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09978A2B" w14:textId="59EAB990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ماده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قرار داده شده در داخل کپسول‌ها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پلاست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کروسکوپ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4DA06CDA" w14:textId="77777777" w:rsidTr="00B46231">
        <w:trPr>
          <w:cantSplit/>
        </w:trPr>
        <w:tc>
          <w:tcPr>
            <w:tcW w:w="794" w:type="dxa"/>
          </w:tcPr>
          <w:p w14:paraId="2674A65C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641EE977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10EF7677" w14:textId="1CDD9CC9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ماده سم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مخلوط شده با ماده جلب کننده آفت</w:t>
            </w:r>
          </w:p>
        </w:tc>
      </w:tr>
      <w:tr w:rsidR="00B46231" w:rsidRPr="002B4274" w14:paraId="523FF7B9" w14:textId="77777777" w:rsidTr="00B46231">
        <w:trPr>
          <w:cantSplit/>
        </w:trPr>
        <w:tc>
          <w:tcPr>
            <w:tcW w:w="794" w:type="dxa"/>
          </w:tcPr>
          <w:p w14:paraId="1E7CB4D3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131BD06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5C2D55C3" w14:textId="7CD48BD4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ماده موثر به صورت گرد بس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ار</w:t>
            </w:r>
            <w:r w:rsidRPr="000722AE">
              <w:rPr>
                <w:rFonts w:cs="B Nazanin"/>
                <w:sz w:val="22"/>
                <w:rtl/>
              </w:rPr>
              <w:t xml:space="preserve"> 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ز</w:t>
            </w:r>
          </w:p>
        </w:tc>
      </w:tr>
      <w:tr w:rsidR="00B46231" w:rsidRPr="002B4274" w14:paraId="1A4FD907" w14:textId="77777777" w:rsidTr="00B46231">
        <w:trPr>
          <w:cantSplit/>
        </w:trPr>
        <w:tc>
          <w:tcPr>
            <w:tcW w:w="794" w:type="dxa"/>
          </w:tcPr>
          <w:p w14:paraId="7B0F64E5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9EAC97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04458F8E" w14:textId="7F1025FF" w:rsidR="00162641" w:rsidRDefault="00162641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98EA84A" w14:textId="606218BC" w:rsidR="008A58B5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2E5BCA5A" w14:textId="77777777" w:rsidR="008A58B5" w:rsidRPr="002B4274" w:rsidRDefault="008A58B5" w:rsidP="0016264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67"/>
        <w:gridCol w:w="8644"/>
      </w:tblGrid>
      <w:tr w:rsidR="00162641" w:rsidRPr="002B4274" w14:paraId="66512DE5" w14:textId="77777777" w:rsidTr="00B46231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DBED" w14:textId="77777777" w:rsidR="00162641" w:rsidRPr="002B4274" w:rsidRDefault="00162641" w:rsidP="00B46231">
            <w:pPr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CC7" w14:textId="77777777" w:rsidR="00162641" w:rsidRPr="002B4274" w:rsidRDefault="0016264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Fonts w:asciiTheme="majorBidi" w:hAnsiTheme="majorBidi" w:cs="B Nazanin" w:hint="cs"/>
                <w:rtl/>
              </w:rPr>
              <w:t>نام آزمون:</w:t>
            </w: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نحوه استفاده از تجهیزات سمپاشی</w:t>
            </w:r>
          </w:p>
        </w:tc>
      </w:tr>
      <w:tr w:rsidR="008B0E4E" w:rsidRPr="002B4274" w14:paraId="4AC92D67" w14:textId="77777777" w:rsidTr="001755D7">
        <w:trPr>
          <w:cantSplit/>
        </w:trPr>
        <w:tc>
          <w:tcPr>
            <w:tcW w:w="794" w:type="dxa"/>
          </w:tcPr>
          <w:p w14:paraId="535A90D8" w14:textId="6E51D3C6" w:rsidR="008B0E4E" w:rsidRPr="002B4274" w:rsidRDefault="00200CB8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 w:hint="cs"/>
                <w:sz w:val="22"/>
                <w:rtl/>
              </w:rPr>
              <w:t>8</w:t>
            </w:r>
            <w:r w:rsidRPr="000722AE">
              <w:rPr>
                <w:rFonts w:cs="B Nazanin"/>
                <w:sz w:val="22"/>
                <w:rtl/>
              </w:rPr>
              <w:t>0</w:t>
            </w:r>
          </w:p>
        </w:tc>
        <w:tc>
          <w:tcPr>
            <w:tcW w:w="9411" w:type="dxa"/>
            <w:gridSpan w:val="2"/>
          </w:tcPr>
          <w:p w14:paraId="6AC0F089" w14:textId="6B601805" w:rsidR="008B0E4E" w:rsidRPr="002B4274" w:rsidRDefault="008B0E4E" w:rsidP="00B462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200CB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  <w:p w14:paraId="14A9A26F" w14:textId="45364CFD" w:rsidR="008B0E4E" w:rsidRPr="002B4274" w:rsidRDefault="008B0E4E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>چه عامل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بر مقدار حشره کش خروج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از سر نازل در سمپاش استاندارد سازمان بهداشت جهان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 xml:space="preserve"> (دس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</w:t>
            </w:r>
            <w:r w:rsidRPr="000722AE">
              <w:rPr>
                <w:rFonts w:cs="B Nazanin"/>
                <w:sz w:val="22"/>
                <w:rtl/>
              </w:rPr>
              <w:t xml:space="preserve"> هودسون) با نازل 8002 </w:t>
            </w:r>
            <w:r w:rsidRPr="000722AE">
              <w:rPr>
                <w:rFonts w:cs="B Nazanin"/>
                <w:sz w:val="22"/>
              </w:rPr>
              <w:t>VS_80</w:t>
            </w:r>
            <w:r w:rsidRPr="000722AE">
              <w:rPr>
                <w:rFonts w:cs="B Nazanin"/>
                <w:sz w:val="22"/>
                <w:rtl/>
              </w:rPr>
              <w:t xml:space="preserve"> تاث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ر</w:t>
            </w:r>
            <w:r w:rsidRPr="000722AE">
              <w:rPr>
                <w:rFonts w:cs="B Nazanin"/>
                <w:sz w:val="22"/>
                <w:rtl/>
              </w:rPr>
              <w:t xml:space="preserve"> ندارد؟</w:t>
            </w:r>
          </w:p>
        </w:tc>
      </w:tr>
      <w:tr w:rsidR="00B46231" w:rsidRPr="002B4274" w14:paraId="64D4E440" w14:textId="77777777" w:rsidTr="00B46231">
        <w:trPr>
          <w:cantSplit/>
        </w:trPr>
        <w:tc>
          <w:tcPr>
            <w:tcW w:w="794" w:type="dxa"/>
          </w:tcPr>
          <w:p w14:paraId="22DFA149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783B3154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644" w:type="dxa"/>
          </w:tcPr>
          <w:p w14:paraId="11E04C1E" w14:textId="30BC579D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الف) غلظت حشره کش</w:t>
            </w:r>
          </w:p>
        </w:tc>
      </w:tr>
      <w:tr w:rsidR="00B46231" w:rsidRPr="002B4274" w14:paraId="1C8F12D2" w14:textId="77777777" w:rsidTr="00B46231">
        <w:trPr>
          <w:cantSplit/>
        </w:trPr>
        <w:tc>
          <w:tcPr>
            <w:tcW w:w="794" w:type="dxa"/>
          </w:tcPr>
          <w:p w14:paraId="564564C8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3F383E53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644" w:type="dxa"/>
          </w:tcPr>
          <w:p w14:paraId="6BBBBEAE" w14:textId="4479F009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ب) نوع نازل (زاو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ه</w:t>
            </w:r>
            <w:r w:rsidRPr="000722AE">
              <w:rPr>
                <w:rFonts w:cs="B Nazanin"/>
                <w:sz w:val="22"/>
                <w:rtl/>
              </w:rPr>
              <w:t xml:space="preserve"> و دب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/>
                <w:sz w:val="22"/>
                <w:rtl/>
              </w:rPr>
              <w:t>)</w:t>
            </w:r>
          </w:p>
        </w:tc>
      </w:tr>
      <w:tr w:rsidR="00B46231" w:rsidRPr="002B4274" w14:paraId="12A3FBF9" w14:textId="77777777" w:rsidTr="00B46231">
        <w:trPr>
          <w:cantSplit/>
        </w:trPr>
        <w:tc>
          <w:tcPr>
            <w:tcW w:w="794" w:type="dxa"/>
          </w:tcPr>
          <w:p w14:paraId="37D1D4A3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07D73C99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644" w:type="dxa"/>
          </w:tcPr>
          <w:p w14:paraId="673C62B7" w14:textId="14FA667C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ج) جنس نازل</w:t>
            </w:r>
          </w:p>
        </w:tc>
      </w:tr>
      <w:tr w:rsidR="00B46231" w:rsidRPr="002B4274" w14:paraId="3875DECE" w14:textId="77777777" w:rsidTr="00B46231">
        <w:trPr>
          <w:cantSplit/>
        </w:trPr>
        <w:tc>
          <w:tcPr>
            <w:tcW w:w="794" w:type="dxa"/>
          </w:tcPr>
          <w:p w14:paraId="38062BBE" w14:textId="77777777" w:rsidR="00B46231" w:rsidRPr="002B4274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767" w:type="dxa"/>
          </w:tcPr>
          <w:p w14:paraId="5FC8D8E9" w14:textId="77777777" w:rsidR="00B46231" w:rsidRPr="002B4274" w:rsidRDefault="00B46231" w:rsidP="00B4623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B4274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644" w:type="dxa"/>
          </w:tcPr>
          <w:p w14:paraId="37364806" w14:textId="653A5506" w:rsidR="00B46231" w:rsidRPr="002B4274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722AE">
              <w:rPr>
                <w:rFonts w:cs="B Nazanin"/>
                <w:sz w:val="22"/>
                <w:rtl/>
              </w:rPr>
              <w:t xml:space="preserve">    د) ر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  <w:r w:rsidRPr="000722AE">
              <w:rPr>
                <w:rFonts w:cs="B Nazanin" w:hint="eastAsia"/>
                <w:sz w:val="22"/>
                <w:rtl/>
              </w:rPr>
              <w:t>تم</w:t>
            </w:r>
            <w:r w:rsidRPr="000722AE">
              <w:rPr>
                <w:rFonts w:cs="B Nazanin"/>
                <w:sz w:val="22"/>
                <w:rtl/>
              </w:rPr>
              <w:t xml:space="preserve"> سمپاش</w:t>
            </w:r>
            <w:r w:rsidRPr="000722AE">
              <w:rPr>
                <w:rFonts w:cs="B Nazanin" w:hint="cs"/>
                <w:sz w:val="22"/>
                <w:rtl/>
              </w:rPr>
              <w:t>ی</w:t>
            </w:r>
          </w:p>
        </w:tc>
      </w:tr>
      <w:tr w:rsidR="00B46231" w:rsidRPr="002B4274" w14:paraId="703322C1" w14:textId="77777777" w:rsidTr="00B46231">
        <w:trPr>
          <w:cantSplit/>
        </w:trPr>
        <w:tc>
          <w:tcPr>
            <w:tcW w:w="794" w:type="dxa"/>
          </w:tcPr>
          <w:p w14:paraId="1CF14966" w14:textId="77777777" w:rsidR="00B46231" w:rsidRPr="00162641" w:rsidRDefault="00B46231" w:rsidP="00B4623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F99893F" w14:textId="77777777" w:rsidR="00B46231" w:rsidRPr="00162641" w:rsidRDefault="00B46231" w:rsidP="00B4623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2"/>
                <w:szCs w:val="22"/>
                <w:rtl/>
                <w:lang w:bidi="fa-IR"/>
              </w:rPr>
            </w:pPr>
            <w:r w:rsidRPr="00162641">
              <w:rPr>
                <w:rStyle w:val="StyleComplexNazanin"/>
                <w:rFonts w:asciiTheme="majorBidi" w:hAnsiTheme="majorBidi" w:cs="B Nazanin" w:hint="cs"/>
                <w:sz w:val="22"/>
                <w:szCs w:val="22"/>
                <w:rtl/>
                <w:lang w:bidi="fa-IR"/>
              </w:rPr>
              <w:t>کتاب آفت کشها و تجهیزات کاربرد آنها و کتاب کنترل ناقلین</w:t>
            </w:r>
          </w:p>
        </w:tc>
      </w:tr>
    </w:tbl>
    <w:p w14:paraId="496E7135" w14:textId="2BA207D6" w:rsidR="00162641" w:rsidRDefault="00162641" w:rsidP="00B46231">
      <w:pPr>
        <w:pStyle w:val="a3"/>
        <w:rPr>
          <w:rStyle w:val="StyleComplexNazanin"/>
          <w:rFonts w:asciiTheme="majorBidi" w:hAnsiTheme="majorBidi" w:cs="B Nazanin" w:hint="cs"/>
          <w:rtl/>
          <w:lang w:bidi="fa-IR"/>
        </w:rPr>
      </w:pPr>
      <w:bookmarkStart w:id="0" w:name="_GoBack"/>
      <w:bookmarkEnd w:id="0"/>
    </w:p>
    <w:sectPr w:rsidR="00162641" w:rsidSect="0079707C">
      <w:headerReference w:type="default" r:id="rId8"/>
      <w:footerReference w:type="default" r:id="rId9"/>
      <w:pgSz w:w="11906" w:h="16838"/>
      <w:pgMar w:top="1616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D66C7" w14:textId="77777777" w:rsidR="00B46231" w:rsidRDefault="00B46231">
      <w:r>
        <w:separator/>
      </w:r>
    </w:p>
  </w:endnote>
  <w:endnote w:type="continuationSeparator" w:id="0">
    <w:p w14:paraId="65DD7C05" w14:textId="77777777" w:rsidR="00B46231" w:rsidRDefault="00B4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dobe Arabic">
    <w:altName w:val="Times New Roman"/>
    <w:panose1 w:val="02040503050201020203"/>
    <w:charset w:val="00"/>
    <w:family w:val="roman"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CBE92" w14:textId="7E4E3F84" w:rsidR="00B46231" w:rsidRDefault="00B46231">
    <w:pPr>
      <w:pStyle w:val="Footer"/>
      <w:jc w:val="right"/>
      <w:rPr>
        <w:rFonts w:cs="B Nazanin"/>
        <w:sz w:val="20"/>
        <w:szCs w:val="20"/>
        <w:rtl/>
      </w:rPr>
    </w:pPr>
    <w:r>
      <w:rPr>
        <w:rFonts w:cs="B Nazanin" w:hint="cs"/>
        <w:sz w:val="20"/>
        <w:szCs w:val="20"/>
        <w:rtl/>
      </w:rPr>
      <w:t xml:space="preserve">صفحه  </w:t>
    </w:r>
    <w:r>
      <w:rPr>
        <w:rStyle w:val="PageNumber"/>
        <w:rFonts w:cs="B Nazanin"/>
        <w:sz w:val="20"/>
        <w:szCs w:val="20"/>
      </w:rPr>
      <w:fldChar w:fldCharType="begin"/>
    </w:r>
    <w:r>
      <w:rPr>
        <w:rStyle w:val="PageNumber"/>
        <w:rFonts w:cs="B Nazanin"/>
        <w:sz w:val="20"/>
        <w:szCs w:val="20"/>
      </w:rPr>
      <w:instrText xml:space="preserve"> PAGE </w:instrText>
    </w:r>
    <w:r>
      <w:rPr>
        <w:rStyle w:val="PageNumber"/>
        <w:rFonts w:cs="B Nazanin"/>
        <w:sz w:val="20"/>
        <w:szCs w:val="20"/>
      </w:rPr>
      <w:fldChar w:fldCharType="separate"/>
    </w:r>
    <w:r w:rsidR="008A58B5">
      <w:rPr>
        <w:rStyle w:val="PageNumber"/>
        <w:rFonts w:cs="B Nazanin"/>
        <w:noProof/>
        <w:sz w:val="20"/>
        <w:szCs w:val="20"/>
        <w:rtl/>
      </w:rPr>
      <w:t>27</w:t>
    </w:r>
    <w:r>
      <w:rPr>
        <w:rStyle w:val="PageNumber"/>
        <w:rFonts w:cs="B Nazanin"/>
        <w:sz w:val="20"/>
        <w:szCs w:val="20"/>
      </w:rPr>
      <w:fldChar w:fldCharType="end"/>
    </w:r>
    <w:r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49F59" w14:textId="77777777" w:rsidR="00B46231" w:rsidRDefault="00B46231">
      <w:r>
        <w:separator/>
      </w:r>
    </w:p>
  </w:footnote>
  <w:footnote w:type="continuationSeparator" w:id="0">
    <w:p w14:paraId="3EA57DD9" w14:textId="77777777" w:rsidR="00B46231" w:rsidRDefault="00B4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8121B" w14:textId="3C75F20D" w:rsidR="00B46231" w:rsidRDefault="00B46231">
    <w:pPr>
      <w:pStyle w:val="Header"/>
      <w:jc w:val="center"/>
      <w:rPr>
        <w:rFonts w:cs="Nazanin"/>
        <w:b/>
        <w:bCs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30FAB" wp14:editId="260AB0B0">
              <wp:simplePos x="0" y="0"/>
              <wp:positionH relativeFrom="column">
                <wp:posOffset>259715</wp:posOffset>
              </wp:positionH>
              <wp:positionV relativeFrom="paragraph">
                <wp:posOffset>-107315</wp:posOffset>
              </wp:positionV>
              <wp:extent cx="2556510" cy="552450"/>
              <wp:effectExtent l="0" t="0" r="0" b="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D41FCC" w14:textId="14072FD2" w:rsidR="00B46231" w:rsidRDefault="00B46231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C30FA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20.45pt;margin-top:-8.45pt;width:201.3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L4/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" filled="f" stroked="f">
              <v:textbox>
                <w:txbxContent>
                  <w:p w14:paraId="35D41FCC" w14:textId="14072FD2" w:rsidR="00B46231" w:rsidRDefault="00B46231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9801BCF" wp14:editId="42B7D8E6">
              <wp:simplePos x="0" y="0"/>
              <wp:positionH relativeFrom="column">
                <wp:posOffset>-223862</wp:posOffset>
              </wp:positionH>
              <wp:positionV relativeFrom="paragraph">
                <wp:posOffset>525731</wp:posOffset>
              </wp:positionV>
              <wp:extent cx="6858000" cy="9425305"/>
              <wp:effectExtent l="19050" t="19050" r="19050" b="23495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25305"/>
                      </a:xfrm>
                      <a:prstGeom prst="roundRect">
                        <a:avLst>
                          <a:gd name="adj" fmla="val 759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48C054B" w14:textId="662BD04E" w:rsidR="00B46231" w:rsidRDefault="00B46231">
                          <w:pPr>
                            <w:jc w:val="center"/>
                          </w:pPr>
                        </w:p>
                        <w:p w14:paraId="4AB3D6ED" w14:textId="77777777" w:rsidR="00B46231" w:rsidRDefault="00B46231">
                          <w:pPr>
                            <w:rPr>
                              <w:rtl/>
                            </w:rPr>
                          </w:pPr>
                        </w:p>
                        <w:p w14:paraId="70492347" w14:textId="77777777" w:rsidR="00B46231" w:rsidRDefault="00B4623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9801BCF" id="AutoShape 9" o:spid="_x0000_s1027" style="position:absolute;left:0;text-align:left;margin-left:-17.65pt;margin-top:41.4pt;width:540pt;height:742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" strokeweight="3pt">
              <v:stroke linestyle="thinThin"/>
              <v:textbox>
                <w:txbxContent>
                  <w:p w14:paraId="448C054B" w14:textId="662BD04E" w:rsidR="00B46231" w:rsidRDefault="00B46231">
                    <w:pPr>
                      <w:jc w:val="center"/>
                    </w:pPr>
                  </w:p>
                  <w:p w14:paraId="4AB3D6ED" w14:textId="77777777" w:rsidR="00B46231" w:rsidRDefault="00B46231">
                    <w:pPr>
                      <w:rPr>
                        <w:rtl/>
                      </w:rPr>
                    </w:pPr>
                  </w:p>
                  <w:p w14:paraId="70492347" w14:textId="77777777" w:rsidR="00B46231" w:rsidRDefault="00B46231"/>
                </w:txbxContent>
              </v:textbox>
            </v:round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08BD68" wp14:editId="72448BA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E03599" w14:textId="50FF1DEC" w:rsidR="00B46231" w:rsidRDefault="00B4623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مهندسی بهداشت محیط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08BD68" id="Text Box 22" o:spid="_x0000_s1028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Q3uQ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" filled="f" stroked="f">
              <v:textbox>
                <w:txbxContent>
                  <w:p w14:paraId="37E03599" w14:textId="50FF1DEC" w:rsidR="00B46231" w:rsidRDefault="00B4623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مهندسی بهداشت محیط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21C21E" wp14:editId="1B20C27B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B51D1" w14:textId="77777777" w:rsidR="00B46231" w:rsidRDefault="00B46231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دانشگاه علوم پزشکی و خدمات بهداشتی درمانی تبریز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21C21E" id="Text Box 19" o:spid="_x0000_s1029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OduuA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" filled="f" stroked="f">
              <v:textbox>
                <w:txbxContent>
                  <w:p w14:paraId="6B4B51D1" w14:textId="77777777" w:rsidR="00B46231" w:rsidRDefault="00B46231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دانشگاه علوم پزشکی و خدمات بهداشتی درمانی تبریز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D1AA65" wp14:editId="5082C9FE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oundrect w14:anchorId="131E69BF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1D41"/>
    <w:multiLevelType w:val="hybridMultilevel"/>
    <w:tmpl w:val="60762B5A"/>
    <w:lvl w:ilvl="0" w:tplc="2D0475BA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640CE"/>
    <w:multiLevelType w:val="hybridMultilevel"/>
    <w:tmpl w:val="D1CABCB0"/>
    <w:lvl w:ilvl="0" w:tplc="4A1A39E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5A33AC"/>
    <w:multiLevelType w:val="hybridMultilevel"/>
    <w:tmpl w:val="CDACDA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83C4B"/>
    <w:multiLevelType w:val="hybridMultilevel"/>
    <w:tmpl w:val="AFD04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E0430"/>
    <w:multiLevelType w:val="hybridMultilevel"/>
    <w:tmpl w:val="CDACDA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B62"/>
    <w:rsid w:val="00004452"/>
    <w:rsid w:val="00033AAA"/>
    <w:rsid w:val="00162641"/>
    <w:rsid w:val="001F6A74"/>
    <w:rsid w:val="00200CB8"/>
    <w:rsid w:val="00215726"/>
    <w:rsid w:val="00233601"/>
    <w:rsid w:val="002B4274"/>
    <w:rsid w:val="003738E9"/>
    <w:rsid w:val="003B49C0"/>
    <w:rsid w:val="005429F4"/>
    <w:rsid w:val="005610C5"/>
    <w:rsid w:val="005A36F0"/>
    <w:rsid w:val="0066579E"/>
    <w:rsid w:val="006C58DE"/>
    <w:rsid w:val="00785362"/>
    <w:rsid w:val="0079707C"/>
    <w:rsid w:val="007E78E4"/>
    <w:rsid w:val="0080666F"/>
    <w:rsid w:val="00854B62"/>
    <w:rsid w:val="008758E2"/>
    <w:rsid w:val="00880516"/>
    <w:rsid w:val="008A58B5"/>
    <w:rsid w:val="008B0E4E"/>
    <w:rsid w:val="00901D81"/>
    <w:rsid w:val="009525CA"/>
    <w:rsid w:val="00963F06"/>
    <w:rsid w:val="00A42DD6"/>
    <w:rsid w:val="00B46231"/>
    <w:rsid w:val="00B665D8"/>
    <w:rsid w:val="00B96D65"/>
    <w:rsid w:val="00BE45B7"/>
    <w:rsid w:val="00C071F8"/>
    <w:rsid w:val="00D31122"/>
    <w:rsid w:val="00D86A5E"/>
    <w:rsid w:val="00E72F7F"/>
    <w:rsid w:val="00E778D0"/>
    <w:rsid w:val="00E85AEC"/>
    <w:rsid w:val="00EB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,"/>
  <w14:docId w14:val="54D976A8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27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Pr>
      <w:rFonts w:cs="Nazanin"/>
    </w:rPr>
  </w:style>
  <w:style w:type="paragraph" w:customStyle="1" w:styleId="a0">
    <w:name w:val="بدنه"/>
    <w:basedOn w:val="Normal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Pr>
      <w:rFonts w:cs="Nazanin"/>
      <w:b/>
      <w:bCs/>
      <w:szCs w:val="28"/>
    </w:rPr>
  </w:style>
  <w:style w:type="paragraph" w:customStyle="1" w:styleId="a2">
    <w:name w:val="گزینه"/>
    <w:basedOn w:val="Normal"/>
    <w:pPr>
      <w:jc w:val="lowKashida"/>
    </w:pPr>
    <w:rPr>
      <w:rFonts w:cs="Nazanin"/>
    </w:rPr>
  </w:style>
  <w:style w:type="paragraph" w:customStyle="1" w:styleId="a3">
    <w:name w:val="فاصله"/>
    <w:basedOn w:val="Normal"/>
    <w:rPr>
      <w:bCs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customStyle="1" w:styleId="ListParagraphChar">
    <w:name w:val="List Paragraph Char"/>
    <w:aliases w:val="عنوان اصلی مقاله Char,Subtitle 3 Char,Head2 Char,List Paragraph1 Char"/>
    <w:link w:val="ListParagraph"/>
    <w:uiPriority w:val="34"/>
    <w:locked/>
    <w:rPr>
      <w:sz w:val="28"/>
      <w:lang w:val="en-GB" w:eastAsia="en-GB"/>
    </w:rPr>
  </w:style>
  <w:style w:type="paragraph" w:styleId="ListParagraph">
    <w:name w:val="List Paragraph"/>
    <w:aliases w:val="عنوان اصلی مقاله,Subtitle 3,Head2,List Paragraph1"/>
    <w:basedOn w:val="Normal"/>
    <w:link w:val="ListParagraphChar"/>
    <w:uiPriority w:val="34"/>
    <w:qFormat/>
    <w:pPr>
      <w:bidi w:val="0"/>
      <w:spacing w:after="160" w:line="256" w:lineRule="auto"/>
      <w:ind w:left="720"/>
      <w:contextualSpacing/>
    </w:pPr>
    <w:rPr>
      <w:sz w:val="28"/>
      <w:szCs w:val="20"/>
      <w:lang w:val="en-GB" w:eastAsia="en-GB"/>
    </w:rPr>
  </w:style>
  <w:style w:type="paragraph" w:customStyle="1" w:styleId="BasicParagraph">
    <w:name w:val="[Basic Paragraph]"/>
    <w:basedOn w:val="Normal"/>
    <w:uiPriority w:val="99"/>
    <w:pPr>
      <w:autoSpaceDE w:val="0"/>
      <w:autoSpaceDN w:val="0"/>
      <w:adjustRightInd w:val="0"/>
      <w:spacing w:line="288" w:lineRule="auto"/>
    </w:pPr>
    <w:rPr>
      <w:rFonts w:ascii="Adobe Arabic" w:eastAsiaTheme="minorHAnsi" w:hAnsi="Adobe Arabic" w:cs="Adobe Arabic"/>
      <w:color w:val="000000"/>
      <w:lang w:bidi="ar-YE"/>
    </w:rPr>
  </w:style>
  <w:style w:type="character" w:customStyle="1" w:styleId="Style1Char">
    <w:name w:val="Style1 Char"/>
    <w:basedOn w:val="DefaultParagraphFont"/>
    <w:link w:val="Style1"/>
    <w:locked/>
    <w:rPr>
      <w:rFonts w:ascii="B Titr" w:hAnsi="B Titr" w:cs="B Titr"/>
      <w:b/>
      <w:bCs/>
      <w:color w:val="365F91" w:themeColor="accent1" w:themeShade="BF"/>
      <w:sz w:val="32"/>
      <w:szCs w:val="28"/>
      <w:lang w:val="en-GB" w:eastAsia="en-GB"/>
    </w:rPr>
  </w:style>
  <w:style w:type="paragraph" w:customStyle="1" w:styleId="Style1">
    <w:name w:val="Style1"/>
    <w:basedOn w:val="Heading1"/>
    <w:link w:val="Style1Char"/>
    <w:qFormat/>
    <w:pPr>
      <w:keepNext w:val="0"/>
      <w:keepLine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360" w:lineRule="auto"/>
      <w:jc w:val="both"/>
    </w:pPr>
    <w:rPr>
      <w:rFonts w:ascii="B Titr" w:eastAsia="Times New Roman" w:hAnsi="B Titr" w:cs="B Titr"/>
      <w:b/>
      <w:bCs/>
      <w:szCs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91D0F-753F-499B-BE62-1B61A35E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1</TotalTime>
  <Pages>27</Pages>
  <Words>4587</Words>
  <Characters>20848</Characters>
  <Application>Microsoft Office Word</Application>
  <DocSecurity>0</DocSecurity>
  <Lines>2084</Lines>
  <Paragraphs>1413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24022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yahya jabari</cp:lastModifiedBy>
  <cp:revision>2</cp:revision>
  <cp:lastPrinted>2022-10-03T07:20:00Z</cp:lastPrinted>
  <dcterms:created xsi:type="dcterms:W3CDTF">2025-06-11T14:53:00Z</dcterms:created>
  <dcterms:modified xsi:type="dcterms:W3CDTF">2025-06-11T14:53:00Z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dcabed9a-7ca5-40a9-8b61-5b5768b92515</vt:lpwstr>
  </property>
</Properties>
</file>